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6BD" w:rsidRDefault="006306BD" w:rsidP="006306BD">
      <w:pPr>
        <w:pStyle w:val="NormalWeb"/>
        <w:bidi/>
        <w:spacing w:before="0" w:beforeAutospacing="0" w:after="200" w:afterAutospacing="0"/>
        <w:jc w:val="center"/>
      </w:pPr>
      <w:r>
        <w:rPr>
          <w:rFonts w:ascii="Noor_Zar" w:hAnsi="Noor_Zar" w:cs="Noor_Zar"/>
          <w:color w:val="000000"/>
          <w:sz w:val="28"/>
          <w:szCs w:val="28"/>
          <w:rtl/>
        </w:rPr>
        <w:t>بِسمِ الله الرَّحمنِ الرَّحیم</w:t>
      </w:r>
    </w:p>
    <w:p w:rsidR="006306BD" w:rsidRDefault="006306BD" w:rsidP="006306BD">
      <w:pPr>
        <w:pStyle w:val="NormalWeb"/>
        <w:bidi/>
        <w:spacing w:before="0" w:beforeAutospacing="0" w:after="200" w:afterAutospacing="0"/>
        <w:jc w:val="both"/>
        <w:rPr>
          <w:rtl/>
        </w:rPr>
      </w:pPr>
      <w:r>
        <w:rPr>
          <w:rFonts w:ascii="Noor_Zar" w:hAnsi="Noor_Zar" w:cs="Noor_Zar"/>
          <w:color w:val="000000"/>
          <w:sz w:val="28"/>
          <w:szCs w:val="28"/>
          <w:rtl/>
        </w:rPr>
        <w:t>وَصَلَّ الله علی مُحَمدٍ وَآلهِ الطّاهرین</w:t>
      </w:r>
    </w:p>
    <w:p w:rsidR="006306BD" w:rsidRDefault="006306BD" w:rsidP="006306BD">
      <w:pPr>
        <w:pStyle w:val="NormalWeb"/>
        <w:bidi/>
        <w:spacing w:before="0" w:beforeAutospacing="0" w:after="200" w:afterAutospacing="0"/>
        <w:jc w:val="both"/>
        <w:rPr>
          <w:rtl/>
        </w:rPr>
      </w:pPr>
      <w:r>
        <w:rPr>
          <w:rFonts w:ascii="Noor_Zar" w:hAnsi="Noor_Zar" w:cs="Noor_Zar"/>
          <w:color w:val="000000"/>
          <w:sz w:val="28"/>
          <w:szCs w:val="28"/>
          <w:rtl/>
        </w:rPr>
        <w:t>وَ لَعنَةُ الله علی اَعدَائِهم اَجمَعین</w:t>
      </w:r>
      <w:r>
        <w:rPr>
          <w:rFonts w:ascii="Cambria" w:hAnsi="Cambria" w:cs="Cambria" w:hint="cs"/>
          <w:color w:val="000000"/>
          <w:sz w:val="28"/>
          <w:szCs w:val="28"/>
          <w:rtl/>
        </w:rPr>
        <w:t> </w:t>
      </w:r>
    </w:p>
    <w:p w:rsidR="006306BD" w:rsidRDefault="006306BD" w:rsidP="006306BD">
      <w:pPr>
        <w:pStyle w:val="NormalWeb"/>
        <w:bidi/>
        <w:spacing w:before="0" w:beforeAutospacing="0" w:after="200" w:afterAutospacing="0"/>
        <w:jc w:val="both"/>
        <w:rPr>
          <w:rtl/>
        </w:rPr>
      </w:pPr>
      <w:r>
        <w:rPr>
          <w:rFonts w:ascii="Noor_Zar" w:hAnsi="Noor_Zar" w:cs="Noor_Zar"/>
          <w:color w:val="000000"/>
          <w:sz w:val="28"/>
          <w:szCs w:val="28"/>
          <w:rtl/>
        </w:rPr>
        <w:t>نَستَعیذُ بِاللهِ السَّمیعِ العَلیم مِنَ الشَّیطَانِ الرَّجِیم</w:t>
      </w:r>
    </w:p>
    <w:p w:rsidR="006306BD" w:rsidRDefault="006306BD" w:rsidP="006306BD">
      <w:pPr>
        <w:pStyle w:val="NormalWeb"/>
        <w:bidi/>
        <w:spacing w:before="0" w:beforeAutospacing="0" w:after="200" w:afterAutospacing="0"/>
        <w:jc w:val="both"/>
        <w:rPr>
          <w:rtl/>
        </w:rPr>
      </w:pPr>
      <w:r>
        <w:rPr>
          <w:rFonts w:ascii="Noor_Zar" w:hAnsi="Noor_Zar" w:cs="Noor_Zar"/>
          <w:color w:val="000000"/>
          <w:sz w:val="28"/>
          <w:szCs w:val="28"/>
          <w:rtl/>
        </w:rPr>
        <w:t>اللّهُمَّ وَفِقنَا لِما تُحِبُّ وَتَرضَی</w:t>
      </w:r>
    </w:p>
    <w:p w:rsidR="006306BD" w:rsidRDefault="006306BD" w:rsidP="006306BD">
      <w:pPr>
        <w:pStyle w:val="NormalWeb"/>
        <w:bidi/>
        <w:spacing w:before="0" w:beforeAutospacing="0" w:after="200" w:afterAutospacing="0"/>
        <w:jc w:val="both"/>
        <w:rPr>
          <w:rtl/>
        </w:rPr>
      </w:pPr>
      <w:r>
        <w:rPr>
          <w:rFonts w:ascii="Noor_Zar" w:hAnsi="Noor_Zar" w:cs="Noor_Zar"/>
          <w:color w:val="000000"/>
          <w:sz w:val="28"/>
          <w:szCs w:val="28"/>
          <w:rtl/>
        </w:rPr>
        <w:t>اللّهُمَ العَن اوَّلَ ظالِمٍ ظَلَمَ حَقَّ مُحَمَّدٍ وآلِ مُحَمَّد وَآخرَ تابِعٍ لَهُ عَلی ذَلِک اللّهُمَ العَن العِصَابَةَ الَّتی جَاهِدَتِ الحُسَین وَ شَایِعَت وَ بَایِعَت وَتَابِعَت عَلی قَتلِه اللّهُمَ العَنهُم جَمیعا</w:t>
      </w:r>
    </w:p>
    <w:p w:rsidR="006306BD" w:rsidRDefault="006306BD" w:rsidP="006306BD">
      <w:pPr>
        <w:pStyle w:val="NormalWeb"/>
        <w:bidi/>
        <w:spacing w:before="0" w:beforeAutospacing="0" w:after="200" w:afterAutospacing="0"/>
        <w:jc w:val="both"/>
        <w:rPr>
          <w:rtl/>
        </w:rPr>
      </w:pPr>
      <w:r>
        <w:rPr>
          <w:rFonts w:ascii="Cambria" w:hAnsi="Cambria" w:cs="Cambria" w:hint="cs"/>
          <w:color w:val="000000"/>
          <w:sz w:val="28"/>
          <w:szCs w:val="28"/>
          <w:rtl/>
        </w:rPr>
        <w:t>                                                      </w:t>
      </w:r>
      <w:r>
        <w:rPr>
          <w:rFonts w:ascii="Noor_Zar" w:hAnsi="Noor_Zar" w:cs="Noor_Zar" w:hint="cs"/>
          <w:color w:val="000000"/>
          <w:sz w:val="28"/>
          <w:szCs w:val="28"/>
          <w:rtl/>
        </w:rPr>
        <w:t>بسم</w:t>
      </w:r>
      <w:r>
        <w:rPr>
          <w:rFonts w:ascii="Noor_Zar" w:hAnsi="Noor_Zar" w:cs="Noor_Zar"/>
          <w:color w:val="000000"/>
          <w:sz w:val="28"/>
          <w:szCs w:val="28"/>
          <w:rtl/>
        </w:rPr>
        <w:t xml:space="preserve"> </w:t>
      </w:r>
      <w:r>
        <w:rPr>
          <w:rFonts w:ascii="Noor_Zar" w:hAnsi="Noor_Zar" w:cs="Noor_Zar" w:hint="cs"/>
          <w:color w:val="000000"/>
          <w:sz w:val="28"/>
          <w:szCs w:val="28"/>
          <w:rtl/>
        </w:rPr>
        <w:t>الله</w:t>
      </w:r>
      <w:r>
        <w:rPr>
          <w:rFonts w:ascii="Noor_Zar" w:hAnsi="Noor_Zar" w:cs="Noor_Zar"/>
          <w:color w:val="000000"/>
          <w:sz w:val="28"/>
          <w:szCs w:val="28"/>
          <w:rtl/>
        </w:rPr>
        <w:t xml:space="preserve"> </w:t>
      </w:r>
      <w:r>
        <w:rPr>
          <w:rFonts w:ascii="Noor_Zar" w:hAnsi="Noor_Zar" w:cs="Noor_Zar" w:hint="cs"/>
          <w:color w:val="000000"/>
          <w:sz w:val="28"/>
          <w:szCs w:val="28"/>
          <w:rtl/>
        </w:rPr>
        <w:t>الرحمن</w:t>
      </w:r>
      <w:r>
        <w:rPr>
          <w:rFonts w:ascii="Noor_Zar" w:hAnsi="Noor_Zar" w:cs="Noor_Zar"/>
          <w:color w:val="000000"/>
          <w:sz w:val="28"/>
          <w:szCs w:val="28"/>
          <w:rtl/>
        </w:rPr>
        <w:t xml:space="preserve"> </w:t>
      </w:r>
      <w:r>
        <w:rPr>
          <w:rFonts w:ascii="Noor_Zar" w:hAnsi="Noor_Zar" w:cs="Noor_Zar" w:hint="cs"/>
          <w:color w:val="000000"/>
          <w:sz w:val="28"/>
          <w:szCs w:val="28"/>
          <w:rtl/>
        </w:rPr>
        <w:t>الرحیم</w:t>
      </w:r>
      <w:r>
        <w:rPr>
          <w:rFonts w:ascii="Cambria" w:hAnsi="Cambria" w:cs="Cambria" w:hint="cs"/>
          <w:color w:val="000000"/>
          <w:sz w:val="28"/>
          <w:szCs w:val="28"/>
          <w:rtl/>
        </w:rPr>
        <w:t> </w:t>
      </w:r>
      <w:r>
        <w:rPr>
          <w:rFonts w:ascii="Noor_Zar" w:hAnsi="Noor_Zar" w:cs="Noor_Zar"/>
          <w:color w:val="000000"/>
          <w:sz w:val="28"/>
          <w:szCs w:val="28"/>
          <w:rtl/>
        </w:rPr>
        <w:t xml:space="preserve"> (1)</w:t>
      </w:r>
    </w:p>
    <w:p w:rsidR="006306BD" w:rsidRDefault="006306BD" w:rsidP="006306BD">
      <w:pPr>
        <w:pStyle w:val="NormalWeb"/>
        <w:bidi/>
        <w:spacing w:before="0" w:beforeAutospacing="0" w:after="200" w:afterAutospacing="0"/>
        <w:jc w:val="both"/>
        <w:rPr>
          <w:rtl/>
        </w:rPr>
      </w:pPr>
      <w:r>
        <w:rPr>
          <w:rFonts w:ascii="Noor_Zar" w:hAnsi="Noor_Zar" w:cs="Noor_Zar"/>
          <w:color w:val="000000"/>
          <w:sz w:val="28"/>
          <w:szCs w:val="28"/>
          <w:rtl/>
        </w:rPr>
        <w:t>الحَمدُ للهِ رَبِّ العَالَمین (2)الرَّحمنِ الرَّحیم (3) مالِکِ الیُّومِ الدِّین (4) اِیَاکَ نَعبُدُ وَ اِیَّاکَ نَستَعین (5) اِهدِنَا الصِّراطَ المُستَقیم (6)صِراطَ الَّذینَ اَنعَمتَ عَلَیهِم غَیرِ المَغضوبِ عَلَیهِم وَلَاالضَّالِّین (7)</w:t>
      </w:r>
    </w:p>
    <w:p w:rsidR="006306BD" w:rsidRDefault="006306BD" w:rsidP="002674E5">
      <w:pPr>
        <w:pStyle w:val="NormalWeb"/>
        <w:bidi/>
        <w:spacing w:before="0" w:beforeAutospacing="0" w:after="200" w:afterAutospacing="0"/>
        <w:jc w:val="both"/>
        <w:rPr>
          <w:rtl/>
        </w:rPr>
      </w:pPr>
      <w:r>
        <w:rPr>
          <w:rFonts w:ascii="Noor_Zar" w:hAnsi="Noor_Zar" w:cs="Noor_Zar"/>
          <w:color w:val="000000"/>
          <w:sz w:val="28"/>
          <w:szCs w:val="28"/>
          <w:rtl/>
        </w:rPr>
        <w:t>خب عرض شد که این ایام یک دستگاه تربیتی اعجوبه‌ای است که اگر ما به عمق قضیه توجه کنیم فوق‌العاده و خیلی عمیق‌تر از این مطلب است که انسان از این ایام بهره می‌برد و با این ایام برخورد می‌کند</w:t>
      </w:r>
      <w:r>
        <w:rPr>
          <w:rFonts w:ascii="Noor_Zar" w:hAnsi="Noor_Zar" w:cs="Noor_Zar" w:hint="cs"/>
          <w:color w:val="000000"/>
          <w:sz w:val="28"/>
          <w:szCs w:val="28"/>
          <w:rtl/>
        </w:rPr>
        <w:t>.</w:t>
      </w:r>
      <w:r>
        <w:rPr>
          <w:rFonts w:ascii="Noor_Zar" w:hAnsi="Noor_Zar" w:cs="Noor_Zar"/>
          <w:color w:val="000000"/>
          <w:sz w:val="28"/>
          <w:szCs w:val="28"/>
          <w:rtl/>
        </w:rPr>
        <w:t xml:space="preserve"> وقتی ما به دعاها نگاه می‌کنیم هر کلمه کلمـۀ دعاها اقیانوسی از معارف و حقایق است که در وجود انسان باز می‌شود و از این طرف به خاطر اهمیت فراوان آنها برای درک این حقایق مقدمات زیادی لازم است و می‌آید در انسان به وسیلۀ روزه، زمینه‌ای ایجاد می‌کند که این معارف باز شود؛ روزه را در جلسات قبل عرض کردیم که وضعیت خاصی دارد، روزه و امساک با آن معنایی که دارد کل وجود را در حالت تمرکز خاص قرار می‌دهد و مبنا بر این است که انسان هیچ نگوید مگر در هنگام ضرورت و به هیچ چیز نگاه نکند مگر در هنگام ضرورت، به هیچ چیز گوش نکند مگر در هنگام ضرورت، نگذارد هیچ خطوراتی به ذهن وارد شود مگر در هنگام ضرورت، هیچ چیز نخورد مگر در شرایط خاص خودش؛ کل حواس انسان را می‌آید و جمع می‌کند و </w:t>
      </w:r>
      <w:r w:rsidR="004F1B1E">
        <w:rPr>
          <w:rFonts w:ascii="Noor_Zar" w:hAnsi="Noor_Zar" w:cs="Noor_Zar"/>
          <w:color w:val="000000"/>
          <w:sz w:val="28"/>
          <w:szCs w:val="28"/>
          <w:rtl/>
        </w:rPr>
        <w:t>تمرکز می‌دهد به نقطه‌ای واحد، خ</w:t>
      </w:r>
      <w:r>
        <w:rPr>
          <w:rFonts w:ascii="Noor_Zar" w:hAnsi="Noor_Zar" w:cs="Noor_Zar"/>
          <w:color w:val="000000"/>
          <w:sz w:val="28"/>
          <w:szCs w:val="28"/>
          <w:rtl/>
        </w:rPr>
        <w:t>ب تصور بفرمایید در انسان این‌طور تمرکزی ایجاد شود در استعدادهایش کدام قدرت ایجاد خواهد شد تا اینکه حقایق را بتواند عمیقاً دریافت بکند</w:t>
      </w:r>
      <w:r>
        <w:rPr>
          <w:rFonts w:ascii="Noor_Zar" w:hAnsi="Noor_Zar" w:cs="Noor_Zar" w:hint="cs"/>
          <w:color w:val="000000"/>
          <w:sz w:val="28"/>
          <w:szCs w:val="28"/>
          <w:rtl/>
        </w:rPr>
        <w:t>؟</w:t>
      </w:r>
      <w:r>
        <w:rPr>
          <w:rFonts w:ascii="Noor_Zar" w:hAnsi="Noor_Zar" w:cs="Noor_Zar"/>
          <w:color w:val="000000"/>
          <w:sz w:val="28"/>
          <w:szCs w:val="28"/>
          <w:rtl/>
        </w:rPr>
        <w:t xml:space="preserve"> شما ملاحظه بفرمایید در تمرکز وقتی انسان یکی از حواسش را می‌خواهد تمرکز بدهد قوه‌های مختلف انسان جمع می‌شود و غوغا می‌کنند اصلاً در تمرکز قوا کارهای خارق‌العاده‌ای وجود دارد؛ وقتی یک اشعه‌ی خورشید را ملاحظه می فر مائید وقتی آن را در کانون عدسی قرار می‌دهیم همان اشعه است</w:t>
      </w:r>
      <w:r w:rsidR="00B65CEB">
        <w:rPr>
          <w:rFonts w:ascii="Noor_Zar" w:hAnsi="Noor_Zar" w:cs="Noor_Zar" w:hint="cs"/>
          <w:color w:val="000000"/>
          <w:sz w:val="28"/>
          <w:szCs w:val="28"/>
          <w:rtl/>
        </w:rPr>
        <w:t>،</w:t>
      </w:r>
      <w:r>
        <w:rPr>
          <w:rFonts w:ascii="Noor_Zar" w:hAnsi="Noor_Zar" w:cs="Noor_Zar"/>
          <w:color w:val="000000"/>
          <w:sz w:val="28"/>
          <w:szCs w:val="28"/>
          <w:rtl/>
        </w:rPr>
        <w:t xml:space="preserve"> یک ورق کاغذ نازک را هم نمی‌تواند گرم کند اما وقتی در کانون تمرکز پیدا می‌کند تخته‌ی به آن ضخامتی را دود می‌دهد و می‌سوزاند و خاکستر می‌کند</w:t>
      </w:r>
      <w:r w:rsidR="00B65CEB">
        <w:rPr>
          <w:rFonts w:ascii="Noor_Zar" w:hAnsi="Noor_Zar" w:cs="Noor_Zar" w:hint="cs"/>
          <w:color w:val="000000"/>
          <w:sz w:val="28"/>
          <w:szCs w:val="28"/>
          <w:rtl/>
        </w:rPr>
        <w:t>،</w:t>
      </w:r>
      <w:r>
        <w:rPr>
          <w:rFonts w:ascii="Noor_Zar" w:hAnsi="Noor_Zar" w:cs="Noor_Zar"/>
          <w:color w:val="000000"/>
          <w:sz w:val="28"/>
          <w:szCs w:val="28"/>
          <w:rtl/>
        </w:rPr>
        <w:t xml:space="preserve"> انسان یک ثانیه نمی‌تواند این را </w:t>
      </w:r>
      <w:r>
        <w:rPr>
          <w:rFonts w:ascii="Noor_Zar" w:hAnsi="Noor_Zar" w:cs="Noor_Zar"/>
          <w:color w:val="000000"/>
          <w:sz w:val="28"/>
          <w:szCs w:val="28"/>
          <w:rtl/>
        </w:rPr>
        <w:lastRenderedPageBreak/>
        <w:t>در نقطه‌ای از بدن</w:t>
      </w:r>
      <w:r>
        <w:rPr>
          <w:rFonts w:ascii="Cambria" w:hAnsi="Cambria"/>
          <w:color w:val="000000"/>
          <w:sz w:val="28"/>
          <w:szCs w:val="28"/>
          <w:rtl/>
        </w:rPr>
        <w:t> </w:t>
      </w:r>
      <w:r>
        <w:rPr>
          <w:rFonts w:ascii="Noor_Zar" w:hAnsi="Noor_Zar" w:cs="Noor_Zar"/>
          <w:color w:val="000000"/>
          <w:sz w:val="28"/>
          <w:szCs w:val="28"/>
          <w:rtl/>
        </w:rPr>
        <w:t xml:space="preserve"> قرار بدهد، در تمرکز قدرت</w:t>
      </w:r>
      <w:r w:rsidR="00CE2582">
        <w:rPr>
          <w:rFonts w:ascii="Noor_Zar" w:hAnsi="Noor_Zar" w:cs="Noor_Zar" w:hint="cs"/>
          <w:color w:val="000000"/>
          <w:sz w:val="28"/>
          <w:szCs w:val="28"/>
          <w:rtl/>
        </w:rPr>
        <w:t>،</w:t>
      </w:r>
      <w:r>
        <w:rPr>
          <w:rFonts w:ascii="Noor_Zar" w:hAnsi="Noor_Zar" w:cs="Noor_Zar"/>
          <w:color w:val="000000"/>
          <w:sz w:val="28"/>
          <w:szCs w:val="28"/>
          <w:rtl/>
        </w:rPr>
        <w:t xml:space="preserve"> فقط ذهن انسان وقتی تمرکز پیدا می‌کند</w:t>
      </w:r>
      <w:r w:rsidR="00B65CEB">
        <w:rPr>
          <w:rFonts w:ascii="Noor_Zar" w:hAnsi="Noor_Zar" w:cs="Noor_Zar" w:hint="cs"/>
          <w:color w:val="000000"/>
          <w:sz w:val="28"/>
          <w:szCs w:val="28"/>
          <w:rtl/>
        </w:rPr>
        <w:t>،</w:t>
      </w:r>
      <w:r>
        <w:rPr>
          <w:rFonts w:ascii="Noor_Zar" w:hAnsi="Noor_Zar" w:cs="Noor_Zar"/>
          <w:color w:val="000000"/>
          <w:sz w:val="28"/>
          <w:szCs w:val="28"/>
          <w:rtl/>
        </w:rPr>
        <w:t xml:space="preserve"> ببینید چه کارها می‌کند قدرت قوای فکر انسان</w:t>
      </w:r>
      <w:r w:rsidR="00B65CEB">
        <w:rPr>
          <w:rFonts w:ascii="Noor_Zar" w:hAnsi="Noor_Zar" w:cs="Noor_Zar" w:hint="cs"/>
          <w:color w:val="000000"/>
          <w:sz w:val="28"/>
          <w:szCs w:val="28"/>
          <w:rtl/>
        </w:rPr>
        <w:t>،</w:t>
      </w:r>
      <w:r>
        <w:rPr>
          <w:rFonts w:ascii="Noor_Zar" w:hAnsi="Noor_Zar" w:cs="Noor_Zar"/>
          <w:color w:val="000000"/>
          <w:sz w:val="28"/>
          <w:szCs w:val="28"/>
          <w:rtl/>
        </w:rPr>
        <w:t xml:space="preserve"> امواجش جمع می‌شود و آن‌قدر نفوذ پیدا می‌کند و می‌رود یکسری پشت پرده‌ها را باز می‌کند و می‌رود و اسراری را کشف می‌کند که این اسرار را میلیون‌ها انسان طی هزاران سال اصلاً متوجه نبودند و ای بسا خیلی هم آشکار بودند</w:t>
      </w:r>
      <w:r w:rsidR="00B65CEB">
        <w:rPr>
          <w:rFonts w:ascii="Noor_Zar" w:hAnsi="Noor_Zar" w:cs="Noor_Zar" w:hint="cs"/>
          <w:color w:val="000000"/>
          <w:sz w:val="28"/>
          <w:szCs w:val="28"/>
          <w:rtl/>
        </w:rPr>
        <w:t>،</w:t>
      </w:r>
      <w:r>
        <w:rPr>
          <w:rFonts w:ascii="Noor_Zar" w:hAnsi="Noor_Zar" w:cs="Noor_Zar"/>
          <w:color w:val="000000"/>
          <w:sz w:val="28"/>
          <w:szCs w:val="28"/>
          <w:rtl/>
        </w:rPr>
        <w:t xml:space="preserve"> اما این تمرکز در یک فکر نفوذ می‌کند و می‌رود و از کجا چه چیز را بیرون می‌کشد، وقتی فکر تمرکز پیدا می‌کند می‌بینید می‌رود و از لا بلا و درون عالم از عمیق‌ترین نقطه، عکس برداری می‌کند و حقیقتی از آنجا در می‌آورد که بعد از هزار سال، انسان‌ها می‌خواهند آن را متوجه شوند. یکی از حواس انسان می‌خواهد تمرکز پیدا کند این طوری است حالا در آن تمرکز تمام قوا بخواهد به یک نقطه تمرکز پیدا کنند بینایی، شنوایی، نطق، ذهن، کل مجموعه؛ ال</w:t>
      </w:r>
      <w:r w:rsidR="004F1B1E">
        <w:rPr>
          <w:rFonts w:ascii="Noor_Zar" w:hAnsi="Noor_Zar" w:cs="Noor_Zar" w:hint="cs"/>
          <w:color w:val="000000"/>
          <w:sz w:val="28"/>
          <w:szCs w:val="28"/>
          <w:rtl/>
        </w:rPr>
        <w:t>ا</w:t>
      </w:r>
      <w:r>
        <w:rPr>
          <w:rFonts w:ascii="Noor_Zar" w:hAnsi="Noor_Zar" w:cs="Noor_Zar"/>
          <w:color w:val="000000"/>
          <w:sz w:val="28"/>
          <w:szCs w:val="28"/>
          <w:rtl/>
        </w:rPr>
        <w:t>ن انسان به چه چیز تبدیل می‌شود، تازه تمرکز با تمرکز ف</w:t>
      </w:r>
      <w:r w:rsidR="004F1B1E">
        <w:rPr>
          <w:rFonts w:ascii="Noor_Zar" w:hAnsi="Noor_Zar" w:cs="Noor_Zar"/>
          <w:color w:val="000000"/>
          <w:sz w:val="28"/>
          <w:szCs w:val="28"/>
          <w:rtl/>
        </w:rPr>
        <w:t>رق می‌کند موقعی تمرکز بی حساب و</w:t>
      </w:r>
      <w:r w:rsidR="004F1B1E">
        <w:rPr>
          <w:rFonts w:ascii="Noor_Zar" w:hAnsi="Noor_Zar" w:cs="Noor_Zar" w:hint="cs"/>
          <w:color w:val="000000"/>
          <w:sz w:val="28"/>
          <w:szCs w:val="28"/>
          <w:rtl/>
        </w:rPr>
        <w:t xml:space="preserve"> </w:t>
      </w:r>
      <w:r>
        <w:rPr>
          <w:rFonts w:ascii="Noor_Zar" w:hAnsi="Noor_Zar" w:cs="Noor_Zar"/>
          <w:color w:val="000000"/>
          <w:sz w:val="28"/>
          <w:szCs w:val="28"/>
          <w:rtl/>
        </w:rPr>
        <w:t>کت</w:t>
      </w:r>
      <w:r w:rsidR="004F1B1E">
        <w:rPr>
          <w:rFonts w:ascii="Noor_Zar" w:hAnsi="Noor_Zar" w:cs="Noor_Zar"/>
          <w:color w:val="000000"/>
          <w:sz w:val="28"/>
          <w:szCs w:val="28"/>
          <w:rtl/>
        </w:rPr>
        <w:t>اب است و موقعی هم هست که</w:t>
      </w:r>
      <w:r>
        <w:rPr>
          <w:rFonts w:ascii="Noor_Zar" w:hAnsi="Noor_Zar" w:cs="Noor_Zar"/>
          <w:color w:val="000000"/>
          <w:sz w:val="28"/>
          <w:szCs w:val="28"/>
          <w:rtl/>
        </w:rPr>
        <w:t xml:space="preserve"> این تمرکز روی یک قاعده‌ای باشد، آن تمرکز الان چه خواهد کرد، تمرکزی که قاعدۀ آن را خداوند متعال خودش فرموده است که فرموده به این شکل تمرکز کنید به این شکل قوای خود را جمع کنید به یک نقطۀ معین؛ آن موقع که دیگر غیر قابل درک است که چه</w:t>
      </w:r>
      <w:r w:rsidR="004F1B1E">
        <w:rPr>
          <w:rFonts w:ascii="Noor_Zar" w:hAnsi="Noor_Zar" w:cs="Noor_Zar"/>
          <w:color w:val="000000"/>
          <w:sz w:val="28"/>
          <w:szCs w:val="28"/>
          <w:rtl/>
        </w:rPr>
        <w:t xml:space="preserve"> اتفاقی می افتد و چه می‌شود. خ</w:t>
      </w:r>
      <w:r>
        <w:rPr>
          <w:rFonts w:ascii="Noor_Zar" w:hAnsi="Noor_Zar" w:cs="Noor_Zar"/>
          <w:color w:val="000000"/>
          <w:sz w:val="28"/>
          <w:szCs w:val="28"/>
          <w:rtl/>
        </w:rPr>
        <w:t>ب در روزه‌ای به این شکل و آن‌هم دو سه ماه به آن شکل و انسان با این قوا، ال</w:t>
      </w:r>
      <w:r w:rsidR="004F1B1E">
        <w:rPr>
          <w:rFonts w:ascii="Noor_Zar" w:hAnsi="Noor_Zar" w:cs="Noor_Zar" w:hint="cs"/>
          <w:color w:val="000000"/>
          <w:sz w:val="28"/>
          <w:szCs w:val="28"/>
          <w:rtl/>
        </w:rPr>
        <w:t>ا</w:t>
      </w:r>
      <w:r>
        <w:rPr>
          <w:rFonts w:ascii="Noor_Zar" w:hAnsi="Noor_Zar" w:cs="Noor_Zar"/>
          <w:color w:val="000000"/>
          <w:sz w:val="28"/>
          <w:szCs w:val="28"/>
          <w:rtl/>
        </w:rPr>
        <w:t>ن وارد مضامین ادعیه بشود آن موقع از مضامین ادعیه چه کشف می‌شود، چه مفهومی باز می‌شود ما هنوز نتوانسته‌ایم قرآن را بگوییم که چه فهم‌هایی باز می‌شود این که همیشه در روز رمضان فرموده‌اند که قرآن خوانده شود با این تمرکز، با این احساس، با این برنامه ریزی؛ وقتی انسان وارد آیه می‌شود ببین</w:t>
      </w:r>
      <w:r w:rsidR="004F1B1E">
        <w:rPr>
          <w:rFonts w:ascii="Noor_Zar" w:hAnsi="Noor_Zar" w:cs="Noor_Zar" w:hint="cs"/>
          <w:color w:val="000000"/>
          <w:sz w:val="28"/>
          <w:szCs w:val="28"/>
          <w:rtl/>
        </w:rPr>
        <w:t>د</w:t>
      </w:r>
      <w:r>
        <w:rPr>
          <w:rFonts w:ascii="Noor_Zar" w:hAnsi="Noor_Zar" w:cs="Noor_Zar"/>
          <w:color w:val="000000"/>
          <w:sz w:val="28"/>
          <w:szCs w:val="28"/>
          <w:rtl/>
        </w:rPr>
        <w:t xml:space="preserve"> از آیه چه چیزهایی می‌تواند بیرون بکشد و انسان به چه چیزهایی می‌رسد و چه می‌شود !</w:t>
      </w:r>
      <w:r>
        <w:rPr>
          <w:rFonts w:ascii="Cambria" w:hAnsi="Cambria"/>
          <w:color w:val="000000"/>
          <w:sz w:val="28"/>
          <w:szCs w:val="28"/>
          <w:rtl/>
        </w:rPr>
        <w:t> </w:t>
      </w:r>
    </w:p>
    <w:p w:rsidR="004F1B1E" w:rsidRDefault="006306BD" w:rsidP="002674E5">
      <w:pPr>
        <w:pStyle w:val="NormalWeb"/>
        <w:bidi/>
        <w:spacing w:before="0" w:beforeAutospacing="0" w:after="200" w:afterAutospacing="0"/>
        <w:jc w:val="both"/>
        <w:rPr>
          <w:rFonts w:ascii="Noor_Zar" w:hAnsi="Noor_Zar" w:cs="Noor_Zar"/>
          <w:color w:val="000000"/>
          <w:sz w:val="28"/>
          <w:szCs w:val="28"/>
          <w:rtl/>
        </w:rPr>
      </w:pPr>
      <w:r>
        <w:rPr>
          <w:rFonts w:ascii="Noor_Zar" w:hAnsi="Noor_Zar" w:cs="Noor_Zar"/>
          <w:color w:val="000000"/>
          <w:sz w:val="28"/>
          <w:szCs w:val="28"/>
          <w:rtl/>
        </w:rPr>
        <w:t>جدا از تمرکزی که هست خود این صیقلی که در دستورالعمل‌ها و در برنامه‌های جنبی می‌فرمایند که وقتی آنها انجام داده شده علاوه و..... و در آنجاست که اگر به مضامین دعاها توجه کنیم و آن خاصیت‌ها در این ایام بعلاوه خاصیت خود این ایام که در جلسات قبل عرض کردیم که حتی دقیقه و ساعت و ساعاتی که طرف سحر است، ساعاتی که طرف غروب است، ساعتی که طرف ظهر است، شب جمعه است، عصر جمعه است و هر کدام و در ساعت خودش؛ این دعاها می‌خواهد ما را توجه بدهد که علاوه</w:t>
      </w:r>
      <w:r w:rsidR="004F1B1E">
        <w:rPr>
          <w:rFonts w:ascii="Noor_Zar" w:hAnsi="Noor_Zar" w:cs="Noor_Zar"/>
          <w:color w:val="000000"/>
          <w:sz w:val="28"/>
          <w:szCs w:val="28"/>
          <w:rtl/>
        </w:rPr>
        <w:t xml:space="preserve"> بر آن اصلاً خاصیت آنها چیست؟ خ</w:t>
      </w:r>
      <w:r>
        <w:rPr>
          <w:rFonts w:ascii="Noor_Zar" w:hAnsi="Noor_Zar" w:cs="Noor_Zar"/>
          <w:color w:val="000000"/>
          <w:sz w:val="28"/>
          <w:szCs w:val="28"/>
          <w:rtl/>
        </w:rPr>
        <w:t xml:space="preserve">ب این مقدمات و مختصر اشاره‌ای به جلسات قبل بود. </w:t>
      </w:r>
    </w:p>
    <w:p w:rsidR="006306BD" w:rsidRDefault="006306BD" w:rsidP="004F1B1E">
      <w:pPr>
        <w:pStyle w:val="NormalWeb"/>
        <w:bidi/>
        <w:spacing w:before="0" w:beforeAutospacing="0" w:after="200" w:afterAutospacing="0"/>
        <w:jc w:val="both"/>
        <w:rPr>
          <w:rtl/>
        </w:rPr>
      </w:pPr>
      <w:r>
        <w:rPr>
          <w:rFonts w:ascii="Noor_Zar" w:hAnsi="Noor_Zar" w:cs="Noor_Zar"/>
          <w:color w:val="000000"/>
          <w:sz w:val="28"/>
          <w:szCs w:val="28"/>
          <w:rtl/>
        </w:rPr>
        <w:t>یکی از دعاهای ماه رجب که در جلسۀ قبل عرض شد در ارتباط با ولایت است که این دعا مختصر توصیفی از آن ولایت به ما کرد و اینکه نقش ولایت در نظام آفرینش چیست؟ و چطور کل خلقت عالم در دست قوۀ ولایت است؟ یعنی حتی یک پر کاهی که بخواهد تکان بخورد قوۀ ولایت در آنجا حضور دارد و مثالی عرض شد</w:t>
      </w:r>
      <w:r w:rsidR="004F1B1E">
        <w:rPr>
          <w:rFonts w:ascii="Noor_Zar" w:hAnsi="Noor_Zar" w:cs="Noor_Zar" w:hint="cs"/>
          <w:color w:val="000000"/>
          <w:sz w:val="28"/>
          <w:szCs w:val="28"/>
          <w:rtl/>
        </w:rPr>
        <w:t>،</w:t>
      </w:r>
      <w:r>
        <w:rPr>
          <w:rFonts w:ascii="Noor_Zar" w:hAnsi="Noor_Zar" w:cs="Noor_Zar"/>
          <w:color w:val="000000"/>
          <w:sz w:val="28"/>
          <w:szCs w:val="28"/>
          <w:rtl/>
        </w:rPr>
        <w:t xml:space="preserve"> قوۀ جاذبۀ زمی</w:t>
      </w:r>
      <w:r w:rsidR="004F1B1E">
        <w:rPr>
          <w:rFonts w:ascii="Noor_Zar" w:hAnsi="Noor_Zar" w:cs="Noor_Zar"/>
          <w:color w:val="000000"/>
          <w:sz w:val="28"/>
          <w:szCs w:val="28"/>
          <w:rtl/>
        </w:rPr>
        <w:t>ن؛ خ</w:t>
      </w:r>
      <w:r>
        <w:rPr>
          <w:rFonts w:ascii="Noor_Zar" w:hAnsi="Noor_Zar" w:cs="Noor_Zar"/>
          <w:color w:val="000000"/>
          <w:sz w:val="28"/>
          <w:szCs w:val="28"/>
          <w:rtl/>
        </w:rPr>
        <w:t>ب ملاحظه می فرمایید که چه انسان بداند و چه نداند و چه این ستون بداند و چه خبری نداشته باشد این قوۀ جاذبۀ زمین به این حکومت دارد و این حکومتی است بسیار حساب شده</w:t>
      </w:r>
      <w:r w:rsidR="004F1B1E">
        <w:rPr>
          <w:rFonts w:ascii="Noor_Zar" w:hAnsi="Noor_Zar" w:cs="Noor_Zar" w:hint="cs"/>
          <w:color w:val="000000"/>
          <w:sz w:val="28"/>
          <w:szCs w:val="28"/>
          <w:rtl/>
        </w:rPr>
        <w:t>،</w:t>
      </w:r>
      <w:r>
        <w:rPr>
          <w:rFonts w:ascii="Noor_Zar" w:hAnsi="Noor_Zar" w:cs="Noor_Zar"/>
          <w:color w:val="000000"/>
          <w:sz w:val="28"/>
          <w:szCs w:val="28"/>
          <w:rtl/>
        </w:rPr>
        <w:t xml:space="preserve"> من یک استکان آبی که می‌خورم و می‌رود در آنجا جاذبه‌ی زمین حکومت دارد قوۀ جاذبۀ زمین حتی پلک چشمم را به هم </w:t>
      </w:r>
      <w:r>
        <w:rPr>
          <w:rFonts w:ascii="Noor_Zar" w:hAnsi="Noor_Zar" w:cs="Noor_Zar"/>
          <w:color w:val="000000"/>
          <w:sz w:val="28"/>
          <w:szCs w:val="28"/>
          <w:rtl/>
        </w:rPr>
        <w:lastRenderedPageBreak/>
        <w:t>می‌زنم</w:t>
      </w:r>
      <w:r>
        <w:rPr>
          <w:rFonts w:ascii="Cambria" w:hAnsi="Cambria"/>
          <w:color w:val="000000"/>
          <w:sz w:val="28"/>
          <w:szCs w:val="28"/>
          <w:rtl/>
        </w:rPr>
        <w:t>  </w:t>
      </w:r>
      <w:r>
        <w:rPr>
          <w:rFonts w:ascii="Noor_Zar" w:hAnsi="Noor_Zar" w:cs="Noor_Zar"/>
          <w:color w:val="000000"/>
          <w:sz w:val="28"/>
          <w:szCs w:val="28"/>
          <w:rtl/>
        </w:rPr>
        <w:t>در آنجا حکومت دارد،</w:t>
      </w:r>
      <w:r>
        <w:rPr>
          <w:rFonts w:ascii="Cambria" w:hAnsi="Cambria"/>
          <w:color w:val="000000"/>
          <w:sz w:val="28"/>
          <w:szCs w:val="28"/>
          <w:rtl/>
        </w:rPr>
        <w:t> </w:t>
      </w:r>
      <w:r>
        <w:rPr>
          <w:rFonts w:ascii="Noor_Zar" w:hAnsi="Noor_Zar" w:cs="Noor_Zar"/>
          <w:color w:val="000000"/>
          <w:sz w:val="28"/>
          <w:szCs w:val="28"/>
          <w:rtl/>
        </w:rPr>
        <w:t>قوۀ جاذبۀ زمین با تمام موجودیتی که در این عالم زندگی می‌کنم در آنجا حکومت دارد، اگر این قوه در عالم کشف نشده بود در اینجا باز هم قوه در کار خودش بود؛ قرار بر این نیست که من اگر یک چیزی را بدانم او هست و اگر ندانم و انکار بکنم در آنجا نیست این من هستم که چه قدر می دانم و چه قدر معرفتم باز شده، بهره مند می شوم و چه قدر جاهل می‌مانم خودم بی بهره می‌مانم والا واقعیت عالم در کار خودش است اگر این معنی به انسان کشف شود که من نیازمند هستم که این معارف را درک کنم و به درک و فهم این معارف احتیاج حیاتی دارم این نیست که منّت بگذارم که من معارف الهی را زود یاد می‌گیرم به دنبال معارف دین می‌روم و من هم به آمار دین دارها یک نف</w:t>
      </w:r>
      <w:r w:rsidR="004F1B1E">
        <w:rPr>
          <w:rFonts w:ascii="Noor_Zar" w:hAnsi="Noor_Zar" w:cs="Noor_Zar"/>
          <w:color w:val="000000"/>
          <w:sz w:val="28"/>
          <w:szCs w:val="28"/>
          <w:rtl/>
        </w:rPr>
        <w:t>ر اضافه کردم؛ میلیاردها انسان‌</w:t>
      </w:r>
      <w:r>
        <w:rPr>
          <w:rFonts w:ascii="Noor_Zar" w:hAnsi="Noor_Zar" w:cs="Noor_Zar"/>
          <w:color w:val="000000"/>
          <w:sz w:val="28"/>
          <w:szCs w:val="28"/>
          <w:rtl/>
        </w:rPr>
        <w:t xml:space="preserve"> در میلیاردها زمان ندانسته‌اند که نیروی جاذبه الان به آنها حکومت می‌کند مگ</w:t>
      </w:r>
      <w:r w:rsidR="004F1B1E">
        <w:rPr>
          <w:rFonts w:ascii="Noor_Zar" w:hAnsi="Noor_Zar" w:cs="Noor_Zar"/>
          <w:color w:val="000000"/>
          <w:sz w:val="28"/>
          <w:szCs w:val="28"/>
          <w:rtl/>
        </w:rPr>
        <w:t xml:space="preserve">ر از نیروی جاذبه چه چیزی </w:t>
      </w:r>
      <w:r>
        <w:rPr>
          <w:rFonts w:ascii="Noor_Zar" w:hAnsi="Noor_Zar" w:cs="Noor_Zar"/>
          <w:color w:val="000000"/>
          <w:sz w:val="28"/>
          <w:szCs w:val="28"/>
          <w:rtl/>
        </w:rPr>
        <w:t>کم شد؟ به چه چیزش اثری؟ امروز انسان‌ها به آن (قوۀ</w:t>
      </w:r>
      <w:r w:rsidR="004F1B1E">
        <w:rPr>
          <w:rFonts w:ascii="Noor_Zar" w:hAnsi="Noor_Zar" w:cs="Noor_Zar"/>
          <w:color w:val="000000"/>
          <w:sz w:val="28"/>
          <w:szCs w:val="28"/>
          <w:rtl/>
        </w:rPr>
        <w:t xml:space="preserve"> جاذبۀ زمین) معرفت پیدا کردند</w:t>
      </w:r>
      <w:r w:rsidR="004F1B1E">
        <w:rPr>
          <w:rFonts w:ascii="Noor_Zar" w:hAnsi="Noor_Zar" w:cs="Noor_Zar" w:hint="cs"/>
          <w:color w:val="000000"/>
          <w:sz w:val="28"/>
          <w:szCs w:val="28"/>
          <w:rtl/>
        </w:rPr>
        <w:t>؛</w:t>
      </w:r>
      <w:r w:rsidR="004F1B1E">
        <w:rPr>
          <w:rFonts w:ascii="Noor_Zar" w:hAnsi="Noor_Zar" w:cs="Noor_Zar"/>
          <w:color w:val="000000"/>
          <w:sz w:val="28"/>
          <w:szCs w:val="28"/>
          <w:rtl/>
        </w:rPr>
        <w:t xml:space="preserve"> خ</w:t>
      </w:r>
      <w:r>
        <w:rPr>
          <w:rFonts w:ascii="Noor_Zar" w:hAnsi="Noor_Zar" w:cs="Noor_Zar"/>
          <w:color w:val="000000"/>
          <w:sz w:val="28"/>
          <w:szCs w:val="28"/>
          <w:rtl/>
        </w:rPr>
        <w:t>ب چه قدر برکاتش در زند</w:t>
      </w:r>
      <w:r w:rsidR="004F1B1E">
        <w:rPr>
          <w:rFonts w:ascii="Noor_Zar" w:hAnsi="Noor_Zar" w:cs="Noor_Zar"/>
          <w:color w:val="000000"/>
          <w:sz w:val="28"/>
          <w:szCs w:val="28"/>
          <w:rtl/>
        </w:rPr>
        <w:t>گانی او باز می‌شود و خیلی هم ال</w:t>
      </w:r>
      <w:r w:rsidR="004F1B1E">
        <w:rPr>
          <w:rFonts w:ascii="Noor_Zar" w:hAnsi="Noor_Zar" w:cs="Noor_Zar" w:hint="cs"/>
          <w:color w:val="000000"/>
          <w:sz w:val="28"/>
          <w:szCs w:val="28"/>
          <w:rtl/>
        </w:rPr>
        <w:t>ا</w:t>
      </w:r>
      <w:r>
        <w:rPr>
          <w:rFonts w:ascii="Noor_Zar" w:hAnsi="Noor_Zar" w:cs="Noor_Zar"/>
          <w:color w:val="000000"/>
          <w:sz w:val="28"/>
          <w:szCs w:val="28"/>
          <w:rtl/>
        </w:rPr>
        <w:t>ن حساس شده در یک هواپیمای ساده چقدر؟ این قدر انسان؟ در حالی که این قوه از پایین‌ترین مراحل ق</w:t>
      </w:r>
      <w:r w:rsidR="004F1B1E">
        <w:rPr>
          <w:rFonts w:ascii="Noor_Zar" w:hAnsi="Noor_Zar" w:cs="Noor_Zar"/>
          <w:color w:val="000000"/>
          <w:sz w:val="28"/>
          <w:szCs w:val="28"/>
          <w:rtl/>
        </w:rPr>
        <w:t>واست خ</w:t>
      </w:r>
      <w:r>
        <w:rPr>
          <w:rFonts w:ascii="Noor_Zar" w:hAnsi="Noor_Zar" w:cs="Noor_Zar"/>
          <w:color w:val="000000"/>
          <w:sz w:val="28"/>
          <w:szCs w:val="28"/>
          <w:rtl/>
        </w:rPr>
        <w:t>ب قو</w:t>
      </w:r>
      <w:r w:rsidR="004F1B1E">
        <w:rPr>
          <w:rFonts w:ascii="Noor_Zar" w:hAnsi="Noor_Zar" w:cs="Noor_Zar" w:hint="cs"/>
          <w:color w:val="000000"/>
          <w:sz w:val="28"/>
          <w:szCs w:val="28"/>
          <w:rtl/>
        </w:rPr>
        <w:t xml:space="preserve">ه </w:t>
      </w:r>
      <w:r>
        <w:rPr>
          <w:rFonts w:ascii="Noor_Zar" w:hAnsi="Noor_Zar" w:cs="Noor_Zar"/>
          <w:color w:val="000000"/>
          <w:sz w:val="28"/>
          <w:szCs w:val="28"/>
          <w:rtl/>
        </w:rPr>
        <w:t>ها</w:t>
      </w:r>
      <w:r w:rsidR="004F1B1E">
        <w:rPr>
          <w:rFonts w:ascii="Noor_Zar" w:hAnsi="Noor_Zar" w:cs="Noor_Zar" w:hint="cs"/>
          <w:color w:val="000000"/>
          <w:sz w:val="28"/>
          <w:szCs w:val="28"/>
          <w:rtl/>
        </w:rPr>
        <w:t>ی</w:t>
      </w:r>
      <w:r>
        <w:rPr>
          <w:rFonts w:ascii="Noor_Zar" w:hAnsi="Noor_Zar" w:cs="Noor_Zar"/>
          <w:color w:val="000000"/>
          <w:sz w:val="28"/>
          <w:szCs w:val="28"/>
          <w:rtl/>
        </w:rPr>
        <w:t>ی که با آن قوۀ جاذبۀ زمین حاکم است انسان اگر به آن باز شود ببین آن موقع مسیر چه چیز؟ آن موقع در زندگانی او بینش و تحول می‌آفریند</w:t>
      </w:r>
      <w:r w:rsidR="004F1B1E">
        <w:rPr>
          <w:rFonts w:ascii="Noor_Zar" w:hAnsi="Noor_Zar" w:cs="Noor_Zar" w:hint="cs"/>
          <w:color w:val="000000"/>
          <w:sz w:val="28"/>
          <w:szCs w:val="28"/>
          <w:rtl/>
        </w:rPr>
        <w:t>؛</w:t>
      </w:r>
      <w:r>
        <w:rPr>
          <w:rFonts w:ascii="Noor_Zar" w:hAnsi="Noor_Zar" w:cs="Noor_Zar"/>
          <w:color w:val="000000"/>
          <w:sz w:val="28"/>
          <w:szCs w:val="28"/>
          <w:rtl/>
        </w:rPr>
        <w:t xml:space="preserve"> در زندگی انسان در جامعه اگر این قوه باز شود</w:t>
      </w:r>
      <w:r w:rsidR="004F1B1E">
        <w:rPr>
          <w:rFonts w:ascii="Noor_Zar" w:hAnsi="Noor_Zar" w:cs="Noor_Zar" w:hint="cs"/>
          <w:color w:val="000000"/>
          <w:sz w:val="28"/>
          <w:szCs w:val="28"/>
          <w:rtl/>
        </w:rPr>
        <w:t>،</w:t>
      </w:r>
      <w:r>
        <w:rPr>
          <w:rFonts w:ascii="Noor_Zar" w:hAnsi="Noor_Zar" w:cs="Noor_Zar"/>
          <w:color w:val="000000"/>
          <w:sz w:val="28"/>
          <w:szCs w:val="28"/>
          <w:rtl/>
        </w:rPr>
        <w:t xml:space="preserve"> در جامعه ببین چقدر تحول ایجاد می‌کند و آن قوه‌ای که به آن حاکم است قوۀ ملائکة الله که اینها خودشان مراتبی دارند که إن شاء الله در زمان خاص خودش باید برجسته‌سازی</w:t>
      </w:r>
      <w:r w:rsidR="004F1B1E">
        <w:rPr>
          <w:rFonts w:ascii="Noor_Zar" w:hAnsi="Noor_Zar" w:cs="Noor_Zar" w:hint="cs"/>
          <w:color w:val="000000"/>
          <w:sz w:val="28"/>
          <w:szCs w:val="28"/>
          <w:rtl/>
        </w:rPr>
        <w:t xml:space="preserve"> کرد،</w:t>
      </w:r>
      <w:r>
        <w:rPr>
          <w:rFonts w:ascii="Noor_Zar" w:hAnsi="Noor_Zar" w:cs="Noor_Zar"/>
          <w:color w:val="000000"/>
          <w:sz w:val="28"/>
          <w:szCs w:val="28"/>
          <w:rtl/>
        </w:rPr>
        <w:t xml:space="preserve"> که حضرت در مورد ملائکة الله که آنها را دعا می‌کند بحث بشود ملائکه بعد ملائکه مقربین که همه آن قوا به یکدیگر حکومت‌هایشان تحت فرمانروایی هم هستند، نظام حکومتی عالم انصافاً؟ انسان وقتی با این قوا آشنا می‌شود می‌بیند چقدر دقیق حکومت عالم دقیق و حساب شده است؟ که ما [غافلیم]. حتی مسئولیت‌های آنها با همدیگر متفاوت هستند اما خود ملائکه در بین خودشان؟ تا اینها همه‌شان می‌رود تا اولین قوه ای‌که در عالم به اینها حکومت دارد و مسلط است می‌رسند و آن قوۀ ولایت است.</w:t>
      </w:r>
    </w:p>
    <w:p w:rsidR="006306BD" w:rsidRDefault="006306BD" w:rsidP="00613B78">
      <w:pPr>
        <w:pStyle w:val="NormalWeb"/>
        <w:bidi/>
        <w:spacing w:before="0" w:beforeAutospacing="0" w:after="0" w:afterAutospacing="0"/>
        <w:jc w:val="both"/>
        <w:rPr>
          <w:rtl/>
        </w:rPr>
      </w:pPr>
      <w:r>
        <w:rPr>
          <w:rFonts w:ascii="Noor_Zar" w:hAnsi="Noor_Zar" w:cs="Noor_Zar"/>
          <w:color w:val="000000"/>
          <w:sz w:val="28"/>
          <w:szCs w:val="28"/>
          <w:rtl/>
        </w:rPr>
        <w:t>و عرض کردیم</w:t>
      </w:r>
      <w:r w:rsidR="00613B78">
        <w:rPr>
          <w:rFonts w:ascii="Noor_Zar" w:hAnsi="Noor_Zar" w:cs="Noor_Zar"/>
          <w:color w:val="000000"/>
          <w:sz w:val="28"/>
          <w:szCs w:val="28"/>
          <w:rtl/>
        </w:rPr>
        <w:t xml:space="preserve"> (ولایت) اولین نزول حقیقت غیبی</w:t>
      </w:r>
      <w:r w:rsidR="00613B78">
        <w:rPr>
          <w:rFonts w:ascii="Noor_Zar" w:hAnsi="Noor_Zar" w:cs="Noor_Zar" w:hint="cs"/>
          <w:color w:val="000000"/>
          <w:sz w:val="28"/>
          <w:szCs w:val="28"/>
          <w:rtl/>
        </w:rPr>
        <w:t xml:space="preserve">ه </w:t>
      </w:r>
      <w:r>
        <w:rPr>
          <w:rFonts w:ascii="Noor_Zar" w:hAnsi="Noor_Zar" w:cs="Noor_Zar"/>
          <w:color w:val="000000"/>
          <w:sz w:val="28"/>
          <w:szCs w:val="28"/>
          <w:rtl/>
        </w:rPr>
        <w:t xml:space="preserve">است که از آنجا شروع خلقت؛ البته قبل از خلقت، عالم‌های دیگری مانند عالم امر که ظهور خلقت از آنجا آغاز می‌شود </w:t>
      </w:r>
      <w:r w:rsidRPr="00613B78">
        <w:rPr>
          <w:rFonts w:ascii="Noor_Zar" w:hAnsi="Noor_Zar" w:cs="Noor_Zar"/>
          <w:b/>
          <w:bCs/>
          <w:color w:val="000000"/>
          <w:sz w:val="28"/>
          <w:szCs w:val="28"/>
          <w:rtl/>
        </w:rPr>
        <w:t>" تَنَزَّلُ الْمَلَائِکَةُ وَالرُّوحُ فِیهَا بِإِذْنِ رَبِّهِمْ مِنْ کُلِّ أَمْرٍ "</w:t>
      </w:r>
      <w:r w:rsidR="00613B78" w:rsidRPr="00613B78">
        <w:rPr>
          <w:rStyle w:val="FootnoteReference"/>
          <w:rFonts w:ascii="Noor_Zar" w:hAnsi="Noor_Zar" w:cs="Noor_Zar"/>
          <w:b/>
          <w:bCs/>
          <w:color w:val="000000"/>
          <w:sz w:val="28"/>
          <w:szCs w:val="28"/>
          <w:rtl/>
        </w:rPr>
        <w:footnoteReference w:id="1"/>
      </w:r>
      <w:r>
        <w:rPr>
          <w:rFonts w:ascii="Noor_Zar" w:hAnsi="Noor_Zar" w:cs="Noor_Zar"/>
          <w:color w:val="000000"/>
          <w:sz w:val="28"/>
          <w:szCs w:val="28"/>
          <w:rtl/>
        </w:rPr>
        <w:t xml:space="preserve"> و قرآن در این امر که همۀ اینها در محضر ولایت خودشان نمود و نمونه‌ای از حکومت نظام هستی را بیان می‌کند، خود سورۀ قدر یک تصویر زیبایی از حکومت نظام عالم در آنجا ترسیم می‌کند که این دیدگاه‌ها هر چه قدر باز بشوند آن موقع است که معلوم می‌شود که این ادعیه هر کلمه‌اش برای ما بابی از حقایق و م</w:t>
      </w:r>
      <w:r w:rsidR="00613B78">
        <w:rPr>
          <w:rFonts w:ascii="Noor_Zar" w:hAnsi="Noor_Zar" w:cs="Noor_Zar"/>
          <w:color w:val="000000"/>
          <w:sz w:val="28"/>
          <w:szCs w:val="28"/>
          <w:rtl/>
        </w:rPr>
        <w:t xml:space="preserve">سیری از زندگی را می‌خواهد بیان </w:t>
      </w:r>
      <w:r>
        <w:rPr>
          <w:rFonts w:ascii="Noor_Zar" w:hAnsi="Noor_Zar" w:cs="Noor_Zar"/>
          <w:color w:val="000000"/>
          <w:sz w:val="28"/>
          <w:szCs w:val="28"/>
          <w:rtl/>
        </w:rPr>
        <w:t>کند و آرام آرام در آن موقع اهمیت این ایام، این روزها، این دستورالعمل‌ها، و این برنامه‌ها برای انسان جایگاهشان باز می‌شود و نقش آ</w:t>
      </w:r>
      <w:r w:rsidR="00613B78">
        <w:rPr>
          <w:rFonts w:ascii="Noor_Zar" w:hAnsi="Noor_Zar" w:cs="Noor_Zar" w:hint="cs"/>
          <w:color w:val="000000"/>
          <w:sz w:val="28"/>
          <w:szCs w:val="28"/>
          <w:rtl/>
        </w:rPr>
        <w:t xml:space="preserve">ن </w:t>
      </w:r>
      <w:r>
        <w:rPr>
          <w:rFonts w:ascii="Noor_Zar" w:hAnsi="Noor_Zar" w:cs="Noor_Zar"/>
          <w:color w:val="000000"/>
          <w:sz w:val="28"/>
          <w:szCs w:val="28"/>
          <w:rtl/>
        </w:rPr>
        <w:t xml:space="preserve">در زندگانی انسان مفهوم پیدا می‌کند و آمادۀ بهره برداری می‌شود، این مختصری از جمع بندی جلسۀ قبل بود؛ باز هم ترجمۀ چند کلمه‌ای از </w:t>
      </w:r>
      <w:r>
        <w:rPr>
          <w:rFonts w:ascii="Noor_Zar" w:hAnsi="Noor_Zar" w:cs="Noor_Zar"/>
          <w:color w:val="000000"/>
          <w:sz w:val="28"/>
          <w:szCs w:val="28"/>
          <w:rtl/>
        </w:rPr>
        <w:lastRenderedPageBreak/>
        <w:t>دعاهایشان در این ایام که از باب نمونه ارائه می‌شود که بینش استفاده از ادعیه در این ایام ان‌شاءالله تعالی [باز ‌شود].</w:t>
      </w:r>
    </w:p>
    <w:p w:rsidR="006306BD" w:rsidRDefault="006306BD" w:rsidP="00613B78">
      <w:pPr>
        <w:pStyle w:val="NormalWeb"/>
        <w:bidi/>
        <w:spacing w:before="0" w:beforeAutospacing="0" w:after="0" w:afterAutospacing="0"/>
        <w:jc w:val="both"/>
        <w:rPr>
          <w:rtl/>
        </w:rPr>
      </w:pPr>
      <w:r>
        <w:rPr>
          <w:rFonts w:ascii="Noor_Zar" w:hAnsi="Noor_Zar" w:cs="Noor_Zar"/>
          <w:color w:val="000000"/>
          <w:sz w:val="28"/>
          <w:szCs w:val="28"/>
          <w:rtl/>
        </w:rPr>
        <w:t>خب این دعا، در شب اول این ایام که بعد از نماز شب خوانده می‌شود عبارت از این است که جایگاه مطلب در اینجا خودش خیلی مهم است؛ چه وقت؟ اوّلِ ... کدام زمان؟ بعد از نماز شب؛ معلوم می‌شود که در آن زمان درک این حقیقت خیلی قابل توجه است.</w:t>
      </w:r>
    </w:p>
    <w:p w:rsidR="006306BD" w:rsidRPr="00D20B02" w:rsidRDefault="006306BD" w:rsidP="006306BD">
      <w:pPr>
        <w:pStyle w:val="NormalWeb"/>
        <w:bidi/>
        <w:spacing w:before="0" w:beforeAutospacing="0" w:after="200" w:afterAutospacing="0"/>
        <w:jc w:val="both"/>
        <w:rPr>
          <w:b/>
          <w:bCs/>
          <w:rtl/>
        </w:rPr>
      </w:pPr>
      <w:r w:rsidRPr="00D20B02">
        <w:rPr>
          <w:rFonts w:ascii="Noor_Zar" w:hAnsi="Noor_Zar" w:cs="Noor_Zar"/>
          <w:b/>
          <w:bCs/>
          <w:color w:val="000000"/>
          <w:sz w:val="28"/>
          <w:szCs w:val="28"/>
          <w:rtl/>
        </w:rPr>
        <w:t>" الْحَمْدُ لِلَّهِ الَّذِى لا تَنْفَدُ خَزَائِنُهُ وَ لا يَخَافُ آمِنُهُ رَبِّ إِنِ ارْتَكَبْتُ الْمَعَاصِىَ فَذَلِكَ ثِقَةٌ [ثِقَةً] مِنِّى بِكَرَمِكَ إِنَّكَ تَقْبَلُ التَّوْبَةَ عَنْ عِبَادِكَ "</w:t>
      </w:r>
      <w:r w:rsidR="00D20B02">
        <w:rPr>
          <w:rStyle w:val="FootnoteReference"/>
          <w:b/>
          <w:bCs/>
          <w:rtl/>
        </w:rPr>
        <w:footnoteReference w:id="2"/>
      </w:r>
    </w:p>
    <w:p w:rsidR="006306BD" w:rsidRDefault="0043225B" w:rsidP="00DE26AD">
      <w:pPr>
        <w:pStyle w:val="NormalWeb"/>
        <w:bidi/>
        <w:spacing w:before="0" w:beforeAutospacing="0" w:after="200" w:afterAutospacing="0"/>
        <w:jc w:val="both"/>
        <w:rPr>
          <w:rtl/>
        </w:rPr>
      </w:pPr>
      <w:r>
        <w:rPr>
          <w:rFonts w:ascii="Noor_Zar" w:hAnsi="Noor_Zar" w:cs="Noor_Zar" w:hint="cs"/>
          <w:b/>
          <w:bCs/>
          <w:color w:val="000000"/>
          <w:sz w:val="28"/>
          <w:szCs w:val="28"/>
          <w:rtl/>
        </w:rPr>
        <w:t>«</w:t>
      </w:r>
      <w:r w:rsidR="006306BD" w:rsidRPr="0043225B">
        <w:rPr>
          <w:rFonts w:ascii="Noor_Zar" w:hAnsi="Noor_Zar" w:cs="Noor_Zar"/>
          <w:b/>
          <w:bCs/>
          <w:color w:val="000000"/>
          <w:sz w:val="28"/>
          <w:szCs w:val="28"/>
          <w:rtl/>
        </w:rPr>
        <w:t>الْحَمْدُ لِلَّهِ</w:t>
      </w:r>
      <w:r>
        <w:rPr>
          <w:rFonts w:ascii="Noor_Zar" w:hAnsi="Noor_Zar" w:cs="Noor_Zar" w:hint="cs"/>
          <w:b/>
          <w:bCs/>
          <w:color w:val="000000"/>
          <w:sz w:val="28"/>
          <w:szCs w:val="28"/>
          <w:rtl/>
        </w:rPr>
        <w:t>»</w:t>
      </w:r>
      <w:r w:rsidR="006306BD">
        <w:rPr>
          <w:rFonts w:ascii="Noor_Zar" w:hAnsi="Noor_Zar" w:cs="Noor_Zar"/>
          <w:color w:val="000000"/>
          <w:sz w:val="28"/>
          <w:szCs w:val="28"/>
          <w:rtl/>
        </w:rPr>
        <w:t xml:space="preserve"> در این دعاها خیلی تکرار شده</w:t>
      </w:r>
      <w:r w:rsidR="00D20B02">
        <w:rPr>
          <w:rFonts w:ascii="Noor_Zar" w:hAnsi="Noor_Zar" w:cs="Noor_Zar"/>
          <w:color w:val="000000"/>
          <w:sz w:val="28"/>
          <w:szCs w:val="28"/>
          <w:rtl/>
        </w:rPr>
        <w:t xml:space="preserve"> است که مستحضر هستید</w:t>
      </w:r>
      <w:r>
        <w:rPr>
          <w:rFonts w:ascii="Noor_Zar" w:hAnsi="Noor_Zar" w:cs="Noor_Zar" w:hint="cs"/>
          <w:color w:val="000000"/>
          <w:sz w:val="28"/>
          <w:szCs w:val="28"/>
          <w:rtl/>
        </w:rPr>
        <w:t>،</w:t>
      </w:r>
      <w:r w:rsidR="00D20B02">
        <w:rPr>
          <w:rFonts w:ascii="Noor_Zar" w:hAnsi="Noor_Zar" w:cs="Noor_Zar"/>
          <w:color w:val="000000"/>
          <w:sz w:val="28"/>
          <w:szCs w:val="28"/>
          <w:rtl/>
        </w:rPr>
        <w:t xml:space="preserve"> از باب یاد</w:t>
      </w:r>
      <w:r w:rsidR="006306BD">
        <w:rPr>
          <w:rFonts w:ascii="Noor_Zar" w:hAnsi="Noor_Zar" w:cs="Noor_Zar"/>
          <w:color w:val="000000"/>
          <w:sz w:val="28"/>
          <w:szCs w:val="28"/>
          <w:rtl/>
        </w:rPr>
        <w:t>آوری است که انسان حقیقتاً به این معنی برسد که حمد</w:t>
      </w:r>
      <w:r>
        <w:rPr>
          <w:rFonts w:ascii="Noor_Zar" w:hAnsi="Noor_Zar" w:cs="Noor_Zar" w:hint="cs"/>
          <w:color w:val="000000"/>
          <w:sz w:val="28"/>
          <w:szCs w:val="28"/>
          <w:rtl/>
        </w:rPr>
        <w:t>،</w:t>
      </w:r>
      <w:r w:rsidR="006306BD">
        <w:rPr>
          <w:rFonts w:ascii="Noor_Zar" w:hAnsi="Noor_Zar" w:cs="Noor_Zar"/>
          <w:color w:val="000000"/>
          <w:sz w:val="28"/>
          <w:szCs w:val="28"/>
          <w:rtl/>
        </w:rPr>
        <w:t xml:space="preserve"> مخصوص خداست</w:t>
      </w:r>
      <w:r w:rsidR="00D20B02">
        <w:rPr>
          <w:rFonts w:ascii="Noor_Zar" w:hAnsi="Noor_Zar" w:cs="Noor_Zar" w:hint="cs"/>
          <w:color w:val="000000"/>
          <w:sz w:val="28"/>
          <w:szCs w:val="28"/>
          <w:rtl/>
        </w:rPr>
        <w:t>،</w:t>
      </w:r>
      <w:r w:rsidR="006306BD">
        <w:rPr>
          <w:rFonts w:ascii="Noor_Zar" w:hAnsi="Noor_Zar" w:cs="Noor_Zar"/>
          <w:color w:val="000000"/>
          <w:sz w:val="28"/>
          <w:szCs w:val="28"/>
          <w:rtl/>
        </w:rPr>
        <w:t xml:space="preserve"> در انسان استقلال روحی عجیبی ایجاد می‌کند که از خاصیت‌های بارز توحید است که در وجود انسان باز می‌شود که هر چه می‌بیند، می‌بیند که زیباییش، قابلیت ستایش، قابلیت تمام جهاتش که ما آن را در نظر می‌گیریم همه‌اش م</w:t>
      </w:r>
      <w:r w:rsidR="00D20B02">
        <w:rPr>
          <w:rFonts w:ascii="Noor_Zar" w:hAnsi="Noor_Zar" w:cs="Noor_Zar"/>
          <w:color w:val="000000"/>
          <w:sz w:val="28"/>
          <w:szCs w:val="28"/>
          <w:rtl/>
        </w:rPr>
        <w:t xml:space="preserve">ال خداست یعنی چه؟ یک مثالی عرض </w:t>
      </w:r>
      <w:r w:rsidR="00D20B02">
        <w:rPr>
          <w:rFonts w:ascii="Noor_Zar" w:hAnsi="Noor_Zar" w:cs="Noor_Zar" w:hint="cs"/>
          <w:color w:val="000000"/>
          <w:sz w:val="28"/>
          <w:szCs w:val="28"/>
          <w:rtl/>
        </w:rPr>
        <w:t>ک</w:t>
      </w:r>
      <w:r w:rsidR="006306BD">
        <w:rPr>
          <w:rFonts w:ascii="Noor_Zar" w:hAnsi="Noor_Zar" w:cs="Noor_Zar"/>
          <w:color w:val="000000"/>
          <w:sz w:val="28"/>
          <w:szCs w:val="28"/>
          <w:rtl/>
        </w:rPr>
        <w:t>نیم تا از اینجا گذر کنیم مثلاً ملاحظه می فرمایید یک نفر که از ما دور است و صحرا نشین است و از هیچ چیز خبر ندارد</w:t>
      </w:r>
      <w:r w:rsidR="00D20B02">
        <w:rPr>
          <w:rFonts w:ascii="Noor_Zar" w:hAnsi="Noor_Zar" w:cs="Noor_Zar" w:hint="cs"/>
          <w:color w:val="000000"/>
          <w:sz w:val="28"/>
          <w:szCs w:val="28"/>
          <w:rtl/>
        </w:rPr>
        <w:t>،</w:t>
      </w:r>
      <w:r w:rsidR="006306BD">
        <w:rPr>
          <w:rFonts w:ascii="Noor_Zar" w:hAnsi="Noor_Zar" w:cs="Noor_Zar"/>
          <w:color w:val="000000"/>
          <w:sz w:val="28"/>
          <w:szCs w:val="28"/>
          <w:rtl/>
        </w:rPr>
        <w:t xml:space="preserve"> برای این فرد در کارگاه مهمان برود الان اگر در این فرد یک ذره فرصت جاه طلبی و غرور و منی</w:t>
      </w:r>
      <w:r w:rsidR="00D20B02">
        <w:rPr>
          <w:rFonts w:ascii="Noor_Zar" w:hAnsi="Noor_Zar" w:cs="Noor_Zar" w:hint="cs"/>
          <w:color w:val="000000"/>
          <w:sz w:val="28"/>
          <w:szCs w:val="28"/>
          <w:rtl/>
        </w:rPr>
        <w:t>ّ</w:t>
      </w:r>
      <w:r w:rsidR="00D20B02">
        <w:rPr>
          <w:rFonts w:ascii="Noor_Zar" w:hAnsi="Noor_Zar" w:cs="Noor_Zar"/>
          <w:color w:val="000000"/>
          <w:sz w:val="28"/>
          <w:szCs w:val="28"/>
          <w:rtl/>
        </w:rPr>
        <w:t>ت گل بکند و ال</w:t>
      </w:r>
      <w:r w:rsidR="00D20B02">
        <w:rPr>
          <w:rFonts w:ascii="Noor_Zar" w:hAnsi="Noor_Zar" w:cs="Noor_Zar" w:hint="cs"/>
          <w:color w:val="000000"/>
          <w:sz w:val="28"/>
          <w:szCs w:val="28"/>
          <w:rtl/>
        </w:rPr>
        <w:t>ا</w:t>
      </w:r>
      <w:r w:rsidR="006306BD">
        <w:rPr>
          <w:rFonts w:ascii="Noor_Zar" w:hAnsi="Noor_Zar" w:cs="Noor_Zar"/>
          <w:color w:val="000000"/>
          <w:sz w:val="28"/>
          <w:szCs w:val="28"/>
          <w:rtl/>
        </w:rPr>
        <w:t>ن این فرد می‌آورد کارگاه را نشان می‌دهد و کلید برق را می زند و می‌گوید ببین چه؟ فلان؟ و شگفت‌انگیزی‌های آنجا را این آقا شروع کرده و از خودش ... و آن مهمان هم عوام و ساده و از هیچ چیز خبر ندارد و در اولین برخورد این شگفتی‌ها ؛ او تعجب می‌کند و این کیف می‌کند، او تعجب و این احساس قدرت می‌کند، او از شگفتی‌ها مات و مبهوت مانده است و این از آن فرصت در آنجا، بالاترین ....! خب اما واقعیت غیر این است واقعیت این است که این فرد در اینجا هر چه قدرت نمایی می‌کند و هر چه کارهای شگفت انگیزی در اینجا ظهور می‌دهد، مال این فرد نیست در عالم واقع این مهندس برق است که اینها را، لامپ‌ها را، دستگاه‌ها را، تابلوها را و چیزهای دیگر را حساب شده به آن صورت تنظیم کرده است. که با یک دکمه آن شگفتی‌ها به آن صورت در آنجا [</w:t>
      </w:r>
      <w:r w:rsidR="002674E5">
        <w:rPr>
          <w:rFonts w:ascii="Noor_Zar" w:hAnsi="Noor_Zar" w:cs="Noor_Zar" w:hint="cs"/>
          <w:color w:val="000000"/>
          <w:sz w:val="28"/>
          <w:szCs w:val="28"/>
          <w:rtl/>
        </w:rPr>
        <w:t>نمایش داده می شود</w:t>
      </w:r>
      <w:r w:rsidR="006306BD">
        <w:rPr>
          <w:rFonts w:ascii="Noor_Zar" w:hAnsi="Noor_Zar" w:cs="Noor_Zar"/>
          <w:color w:val="000000"/>
          <w:sz w:val="28"/>
          <w:szCs w:val="28"/>
          <w:rtl/>
        </w:rPr>
        <w:t>]. عالم واقع در آنجا مال اوست یعنی آن شخص در پیش یک شخص صاحب معرفت جرأت این صحبت‌ها را ندارد ببین چه کار کردم؟! نمی‌تواند بگوید! و یا اینکه یک ذره اگر شعور و عقلش کار بکند اصلاً خودش از درون</w:t>
      </w:r>
      <w:r w:rsidR="00AA29C7">
        <w:rPr>
          <w:rFonts w:ascii="Noor_Zar" w:hAnsi="Noor_Zar" w:cs="Noor_Zar" w:hint="cs"/>
          <w:color w:val="000000"/>
          <w:sz w:val="28"/>
          <w:szCs w:val="28"/>
          <w:rtl/>
        </w:rPr>
        <w:t>،</w:t>
      </w:r>
      <w:r w:rsidR="006306BD">
        <w:rPr>
          <w:rFonts w:ascii="Noor_Zar" w:hAnsi="Noor_Zar" w:cs="Noor_Zar"/>
          <w:color w:val="000000"/>
          <w:sz w:val="28"/>
          <w:szCs w:val="28"/>
          <w:rtl/>
        </w:rPr>
        <w:t xml:space="preserve"> از این خودنمایی کردن خجالت می‌کشد</w:t>
      </w:r>
      <w:r w:rsidR="00AA29C7">
        <w:rPr>
          <w:rFonts w:ascii="Noor_Zar" w:hAnsi="Noor_Zar" w:cs="Noor_Zar" w:hint="cs"/>
          <w:color w:val="000000"/>
          <w:sz w:val="28"/>
          <w:szCs w:val="28"/>
          <w:rtl/>
        </w:rPr>
        <w:t>،</w:t>
      </w:r>
      <w:r w:rsidR="006306BD">
        <w:rPr>
          <w:rFonts w:ascii="Noor_Zar" w:hAnsi="Noor_Zar" w:cs="Noor_Zar"/>
          <w:color w:val="000000"/>
          <w:sz w:val="28"/>
          <w:szCs w:val="28"/>
          <w:rtl/>
        </w:rPr>
        <w:t xml:space="preserve"> اصلاً نمی‌تواند جرأت کند و بگوید ببین من اینجا چه کار کردم؟ این خیلی واضح است، من یک لامپی اگر خراب بشود بلد نیستم چطوری آن را جابجا کنم و همان‌طور در تاریکی </w:t>
      </w:r>
      <w:r w:rsidR="00AA29C7">
        <w:rPr>
          <w:rFonts w:ascii="Noor_Zar" w:hAnsi="Noor_Zar" w:cs="Noor_Zar"/>
          <w:color w:val="000000"/>
          <w:sz w:val="28"/>
          <w:szCs w:val="28"/>
          <w:rtl/>
        </w:rPr>
        <w:t>می‌مانم، خ</w:t>
      </w:r>
      <w:r w:rsidR="006306BD">
        <w:rPr>
          <w:rFonts w:ascii="Noor_Zar" w:hAnsi="Noor_Zar" w:cs="Noor_Zar"/>
          <w:color w:val="000000"/>
          <w:sz w:val="28"/>
          <w:szCs w:val="28"/>
          <w:rtl/>
        </w:rPr>
        <w:t xml:space="preserve">ب الان این به آن کار اعجوبه، یک ذره اگر انسان عقل داشته باشد کار تمام است تمام؛ می‌بینی که یک نفر می‌آید و مسابقه می‌دهد، که آقا می‌بینی دیگر؟! من مثلاً فرضاً ده متر با این شرایط مثل فنر می پرم خوب خیلی خوب است زیباست عالی ست ولی اگر یک ذره </w:t>
      </w:r>
      <w:r w:rsidR="006306BD">
        <w:rPr>
          <w:rFonts w:ascii="Noor_Zar" w:hAnsi="Noor_Zar" w:cs="Noor_Zar"/>
          <w:color w:val="000000"/>
          <w:sz w:val="28"/>
          <w:szCs w:val="28"/>
          <w:rtl/>
        </w:rPr>
        <w:lastRenderedPageBreak/>
        <w:t>حساب و کتاب کند می بیند که اصلاً اینها امتیاز من نیستند، مال من نیست، من حقیقتاً چقدر در آن ستون فقراتم ، چقدر در آن سلول‌هایم دخیل هستم؟ چه حکومت‌هایی در کار هستند، چه قوایی در آنجا حضور دارند و در آنجا نظم حاکم است تا اینکه من در آنجا مثل فنر [پرش می‌کنم] ارادۀ من در آنجا چه کارکرد، ذهن من چه کار کرد، چشم من چه همکاری کرد، چشم من یک ذره عوضی نشان می‌داد اصلاً پرش می‌کردم و در آن طرف می افتادم و تکه تکه می‌شدم. یک ذره ذهن من اگر با من همکاری نمی‌کرد یکی از سلول‌هایش و یکی از عصب‌هایش، من پرش می‌کردم و به آتش می افتادم، یک ذره یکی از سلول‌های ستون فقراتم در آسمان همراهی نمی‌کرد همان‌جا با سر پایین می افتادم. اینها که مال من نبودند</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الحمد لله انسان در هر جا به زیبایی و شگفت انگیزی می‌رسد سر سوزنی اگر عقل داشته باشد از خودش خجالت می‌کشد می‌گوید آقا مثلاً</w:t>
      </w:r>
      <w:r w:rsidR="006306BD">
        <w:rPr>
          <w:rFonts w:ascii="Cambria" w:hAnsi="Cambria"/>
          <w:color w:val="000000"/>
          <w:sz w:val="28"/>
          <w:szCs w:val="28"/>
          <w:rtl/>
        </w:rPr>
        <w:t> </w:t>
      </w:r>
      <w:r w:rsidR="006306BD">
        <w:rPr>
          <w:rFonts w:ascii="Noor_Zar" w:hAnsi="Noor_Zar" w:cs="Noor_Zar"/>
          <w:color w:val="000000"/>
          <w:sz w:val="28"/>
          <w:szCs w:val="28"/>
          <w:rtl/>
        </w:rPr>
        <w:t xml:space="preserve"> امروز اختراعات عجیب و غریب می‌کنم و جامعۀ علمی را از یک</w:t>
      </w:r>
      <w:r w:rsidR="00DE26AD">
        <w:rPr>
          <w:rFonts w:ascii="Noor_Zar" w:hAnsi="Noor_Zar" w:cs="Noor_Zar"/>
          <w:color w:val="000000"/>
          <w:sz w:val="28"/>
          <w:szCs w:val="28"/>
          <w:rtl/>
        </w:rPr>
        <w:t xml:space="preserve"> بن بست فوق‌العاده در می‌آورم خ</w:t>
      </w:r>
      <w:r w:rsidR="006306BD">
        <w:rPr>
          <w:rFonts w:ascii="Noor_Zar" w:hAnsi="Noor_Zar" w:cs="Noor_Zar"/>
          <w:color w:val="000000"/>
          <w:sz w:val="28"/>
          <w:szCs w:val="28"/>
          <w:rtl/>
        </w:rPr>
        <w:t>ب این را چه کسی انجام داد؟ اگر سر سوزنی عقل داشته باشد از خودش خجالت می‌کشد</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می‌گوید خدایا آخر من لیاقت داشتم که تو این عنایت را با دست من ظهور دادی؟ با این همه گناهانم</w:t>
      </w:r>
      <w:r w:rsidR="00DE26AD">
        <w:rPr>
          <w:rFonts w:ascii="Noor_Zar" w:hAnsi="Noor_Zar" w:cs="Noor_Zar" w:hint="cs"/>
          <w:color w:val="000000"/>
          <w:sz w:val="28"/>
          <w:szCs w:val="28"/>
          <w:rtl/>
        </w:rPr>
        <w:t>!</w:t>
      </w:r>
      <w:r w:rsidR="006306BD">
        <w:rPr>
          <w:rFonts w:ascii="Cambria" w:hAnsi="Cambria"/>
          <w:color w:val="000000"/>
          <w:sz w:val="28"/>
          <w:szCs w:val="28"/>
          <w:rtl/>
        </w:rPr>
        <w:t> </w:t>
      </w:r>
      <w:r w:rsidR="006306BD">
        <w:rPr>
          <w:rFonts w:ascii="Noor_Zar" w:hAnsi="Noor_Zar" w:cs="Noor_Zar"/>
          <w:color w:val="000000"/>
          <w:sz w:val="28"/>
          <w:szCs w:val="28"/>
          <w:rtl/>
        </w:rPr>
        <w:t>، با این همه نقص‌هایم</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با این همه عاجز بودنم</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با این همه هیچ بودنم</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با دست من این قدرت‌ها را ظهور دادی</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الحمد لله آقا تمام زندگی انسان را زیر و رو می‌کند و به قبضه خود می‌اندازد اصلاً مجال نمی‌دهد که یک موردی را برای خودش امتیاز بداند اصلاً مجال نمی‌کند، از خودش خجالت می‌کشد</w:t>
      </w:r>
      <w:r w:rsidR="006306BD">
        <w:rPr>
          <w:rFonts w:ascii="Cambria" w:hAnsi="Cambria"/>
          <w:color w:val="000000"/>
          <w:sz w:val="28"/>
          <w:szCs w:val="28"/>
          <w:rtl/>
        </w:rPr>
        <w:t> </w:t>
      </w:r>
      <w:r w:rsidR="006306BD">
        <w:rPr>
          <w:rFonts w:ascii="Noor_Zar" w:hAnsi="Noor_Zar" w:cs="Noor_Zar"/>
          <w:color w:val="000000"/>
          <w:sz w:val="28"/>
          <w:szCs w:val="28"/>
          <w:rtl/>
        </w:rPr>
        <w:t xml:space="preserve"> ، کما اینکه در آنجا، در آن شب، آن آقا که از بیابان آمده بود و هیچی نمی‌دانست چه جور اصلاً آن فرد این جرأت ها را می‌کرد و می‌گفت که دیدی که من چه کار کردم؟ دیدی الان تاریک است</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و یک لحظه الان من همه جا را روشن می‌کنم! می‌بینی دیگر چه قدر انسان به حال این فرد که چقدر بیچاره است</w:t>
      </w:r>
      <w:r w:rsidR="006306BD">
        <w:rPr>
          <w:rFonts w:ascii="Cambria" w:hAnsi="Cambria"/>
          <w:color w:val="000000"/>
          <w:sz w:val="28"/>
          <w:szCs w:val="28"/>
          <w:rtl/>
        </w:rPr>
        <w:t> </w:t>
      </w:r>
      <w:r w:rsidR="006306BD">
        <w:rPr>
          <w:rFonts w:ascii="Noor_Zar" w:hAnsi="Noor_Zar" w:cs="Noor_Zar"/>
          <w:color w:val="000000"/>
          <w:sz w:val="28"/>
          <w:szCs w:val="28"/>
          <w:rtl/>
        </w:rPr>
        <w:t xml:space="preserve"> دلش می‌سوزد؟</w:t>
      </w:r>
      <w:r w:rsidR="006306BD">
        <w:rPr>
          <w:rFonts w:ascii="Cambria" w:hAnsi="Cambria"/>
          <w:color w:val="000000"/>
          <w:sz w:val="28"/>
          <w:szCs w:val="28"/>
          <w:rtl/>
        </w:rPr>
        <w:t> </w:t>
      </w:r>
      <w:r w:rsidR="006306BD">
        <w:rPr>
          <w:rFonts w:ascii="Noor_Zar" w:hAnsi="Noor_Zar" w:cs="Noor_Zar"/>
          <w:color w:val="000000"/>
          <w:sz w:val="28"/>
          <w:szCs w:val="28"/>
          <w:rtl/>
        </w:rPr>
        <w:t xml:space="preserve"> این بیچاره</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چقدر پست و چقدر کم ارزش و چقدر عقده‌ای و چقدر خلأ دارد و چقدر کمبودهایی دارد که می‌آید و یک نفری که از بیابان آمده و از هیچ چیز خبری ندارد اصلاً بیاید و تو را فوق‌العاده بداند و در مقابل تو سجده ب</w:t>
      </w:r>
      <w:r w:rsidR="00DE26AD">
        <w:rPr>
          <w:rFonts w:ascii="Noor_Zar" w:hAnsi="Noor_Zar" w:cs="Noor_Zar"/>
          <w:color w:val="000000"/>
          <w:sz w:val="28"/>
          <w:szCs w:val="28"/>
          <w:rtl/>
        </w:rPr>
        <w:t>کند خ</w:t>
      </w:r>
      <w:r w:rsidR="006306BD">
        <w:rPr>
          <w:rFonts w:ascii="Noor_Zar" w:hAnsi="Noor_Zar" w:cs="Noor_Zar"/>
          <w:color w:val="000000"/>
          <w:sz w:val="28"/>
          <w:szCs w:val="28"/>
          <w:rtl/>
        </w:rPr>
        <w:t>ب که چی؟! الان کدام خلأ تو در اینجا پر شد؟ تو الان در اینجا از کدام واقعیت سیراب شدی؟ این به آن شخص گرسنه‌ای می‌ماند که، گرسنگی و کمبودش آن‌قدر زیاد است که در یک بیابان هیچی پیدا نمی‌تواند بکند و کمبودش آن‌قدر فشار می‌آورد که می‌رود و ریشه‌ی گیاهان را در می‌آورد و می‌خورد، خاک را بر می‌دارد و بو می‌کند و با آن کیف می‌کند دلش را هم پر می‌کند و به آن پناه می‌آورد، گاهی کمبود به انسان آن‌قدر فشار می‌آورد که مثلاً یک میلیون نفر</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فرض کنید یا اصلاً همه افتادند و مقابلش سجده کردند، خوب که چی؟ آخر چه شود؟ الان این مرده‌ها کی هستند؟ توی قبرستان از آنها پر است، بیل را برداریم گل درست کنیم و دیوار بسازیم</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اینها کی هستند؟ فردا چی شد؟ کدام خلأ من با اینها پر شد ؟ من از کدام واقعیت بهره‌مند شدم؟ هی به ما در اینجا تکرار می‌کند که الحمدلله را زیاد بگوییم در هر چیزی الحمدلله، تا اینکه ما یک روزی به این واقعیت برسیم که آقا من خلأ توحیدی دارم</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این فشار که به من وارد می‌شود و دست</w:t>
      </w:r>
      <w:r w:rsidR="00DE26AD">
        <w:rPr>
          <w:rFonts w:ascii="Noor_Zar" w:hAnsi="Noor_Zar" w:cs="Noor_Zar"/>
          <w:color w:val="000000"/>
          <w:sz w:val="28"/>
          <w:szCs w:val="28"/>
          <w:rtl/>
        </w:rPr>
        <w:t>م را به این طرف و آن طرف دراز</w:t>
      </w:r>
      <w:r w:rsidR="00DE26AD">
        <w:rPr>
          <w:rFonts w:ascii="Noor_Zar" w:hAnsi="Noor_Zar" w:cs="Noor_Zar" w:hint="cs"/>
          <w:color w:val="000000"/>
          <w:sz w:val="28"/>
          <w:szCs w:val="28"/>
          <w:rtl/>
        </w:rPr>
        <w:t xml:space="preserve"> </w:t>
      </w:r>
      <w:r w:rsidR="00DE26AD">
        <w:rPr>
          <w:rFonts w:ascii="Noor_Zar" w:hAnsi="Noor_Zar" w:cs="Noor_Zar"/>
          <w:color w:val="000000"/>
          <w:sz w:val="28"/>
          <w:szCs w:val="28"/>
          <w:rtl/>
        </w:rPr>
        <w:t>می‌</w:t>
      </w:r>
      <w:r w:rsidR="00DE26AD">
        <w:rPr>
          <w:rFonts w:ascii="Noor_Zar" w:hAnsi="Noor_Zar" w:cs="Noor_Zar" w:hint="cs"/>
          <w:color w:val="000000"/>
          <w:sz w:val="28"/>
          <w:szCs w:val="28"/>
          <w:rtl/>
        </w:rPr>
        <w:t>کن</w:t>
      </w:r>
      <w:r w:rsidR="00DE26AD">
        <w:rPr>
          <w:rFonts w:ascii="Noor_Zar" w:hAnsi="Noor_Zar" w:cs="Noor_Zar"/>
          <w:color w:val="000000"/>
          <w:sz w:val="28"/>
          <w:szCs w:val="28"/>
          <w:rtl/>
        </w:rPr>
        <w:t>م</w:t>
      </w:r>
      <w:r w:rsidR="006306BD">
        <w:rPr>
          <w:rFonts w:ascii="Noor_Zar" w:hAnsi="Noor_Zar" w:cs="Noor_Zar"/>
          <w:color w:val="000000"/>
          <w:sz w:val="28"/>
          <w:szCs w:val="28"/>
          <w:rtl/>
        </w:rPr>
        <w:t xml:space="preserve"> و می‌خواهم خودم را از جایی سیراب کنم و از یک جایی این فشار خلأ را پر کنم و راحت شوم و لذت ببرم از خلأ توحیدی من است. الحمدلله</w:t>
      </w:r>
      <w:r w:rsidR="00DE26AD">
        <w:rPr>
          <w:rFonts w:ascii="Noor_Zar" w:hAnsi="Noor_Zar" w:cs="Noor_Zar" w:hint="cs"/>
          <w:color w:val="000000"/>
          <w:sz w:val="28"/>
          <w:szCs w:val="28"/>
          <w:rtl/>
        </w:rPr>
        <w:t>،</w:t>
      </w:r>
      <w:r w:rsidR="006306BD">
        <w:rPr>
          <w:rFonts w:ascii="Noor_Zar" w:hAnsi="Noor_Zar" w:cs="Noor_Zar"/>
          <w:color w:val="000000"/>
          <w:sz w:val="28"/>
          <w:szCs w:val="28"/>
          <w:rtl/>
        </w:rPr>
        <w:t xml:space="preserve"> اگر توحید باز </w:t>
      </w:r>
      <w:r w:rsidR="006306BD">
        <w:rPr>
          <w:rFonts w:ascii="Noor_Zar" w:hAnsi="Noor_Zar" w:cs="Noor_Zar"/>
          <w:color w:val="000000"/>
          <w:sz w:val="28"/>
          <w:szCs w:val="28"/>
          <w:rtl/>
        </w:rPr>
        <w:lastRenderedPageBreak/>
        <w:t>شد فکر خواهم کرد و اصلاً آدم خجالت می‌کشد که من مثلاً با انگشتم سیم را کشیدم و پاره کردم که با چاقو هم نمی‌شد این را پاره کرد خوب با این دید می‌بینم که این انگشت و این قدرت مال من که نیست مثلاً چشم من از دویست متری یک چیز کوچکی را می‌بیند آخر بابا پلکِ چشم من اگر خراب بشود من نمی‌توانم آن را درست کنم پس من چگونه می‌توانم بگویم که من اینطوریم؟! یک دستگاهی درست کردم که چنین و چنان است!، اتم را کشف کردم اتم را شکستم، با کدام قدرت؟ با کدام ذهن؟ با کدام استعداد؟ چقدر قوا در این دنیا حکومت می‌کنند که</w:t>
      </w:r>
      <w:r w:rsidR="00B33FBC">
        <w:rPr>
          <w:rFonts w:ascii="Noor_Zar" w:hAnsi="Noor_Zar" w:cs="Noor_Zar"/>
          <w:color w:val="000000"/>
          <w:sz w:val="28"/>
          <w:szCs w:val="28"/>
          <w:rtl/>
        </w:rPr>
        <w:t xml:space="preserve"> در آنجا آن خاصیت به بیرون بزند</w:t>
      </w:r>
      <w:r w:rsidR="00B33FBC">
        <w:rPr>
          <w:rFonts w:ascii="Noor_Zar" w:hAnsi="Noor_Zar" w:cs="Noor_Zar" w:hint="cs"/>
          <w:color w:val="000000"/>
          <w:sz w:val="28"/>
          <w:szCs w:val="28"/>
          <w:rtl/>
        </w:rPr>
        <w:t>؟!</w:t>
      </w:r>
    </w:p>
    <w:p w:rsidR="006306BD" w:rsidRDefault="006306BD" w:rsidP="0007316E">
      <w:pPr>
        <w:pStyle w:val="NormalWeb"/>
        <w:bidi/>
        <w:spacing w:before="0" w:beforeAutospacing="0" w:after="0" w:afterAutospacing="0"/>
        <w:jc w:val="both"/>
        <w:rPr>
          <w:rtl/>
        </w:rPr>
      </w:pPr>
      <w:r>
        <w:rPr>
          <w:rFonts w:ascii="Noor_Zar" w:hAnsi="Noor_Zar" w:cs="Noor_Zar"/>
          <w:color w:val="000000"/>
          <w:sz w:val="28"/>
          <w:szCs w:val="28"/>
          <w:rtl/>
        </w:rPr>
        <w:t xml:space="preserve">لذا </w:t>
      </w:r>
      <w:r w:rsidRPr="00B33FBC">
        <w:rPr>
          <w:rFonts w:ascii="Noor_Zar" w:hAnsi="Noor_Zar" w:cs="Noor_Zar"/>
          <w:b/>
          <w:bCs/>
          <w:color w:val="000000"/>
          <w:sz w:val="28"/>
          <w:szCs w:val="28"/>
          <w:rtl/>
        </w:rPr>
        <w:t>" بسم الله الرحمن الرحیم "</w:t>
      </w:r>
      <w:r>
        <w:rPr>
          <w:rFonts w:ascii="Noor_Zar" w:hAnsi="Noor_Zar" w:cs="Noor_Zar"/>
          <w:color w:val="000000"/>
          <w:sz w:val="28"/>
          <w:szCs w:val="28"/>
          <w:rtl/>
        </w:rPr>
        <w:t xml:space="preserve"> شروع برخورد با این نعمت و الحمدلله درختمِ این خاصیت‌ها اعجوبه‌ای دارد که تربیت روحی و فکری آن دائم انسان را با توحید مأنوس می‌کند</w:t>
      </w:r>
      <w:r w:rsidR="0007316E">
        <w:rPr>
          <w:rFonts w:ascii="Noor_Zar" w:hAnsi="Noor_Zar" w:cs="Noor_Zar" w:hint="cs"/>
          <w:color w:val="000000"/>
          <w:sz w:val="28"/>
          <w:szCs w:val="28"/>
          <w:rtl/>
        </w:rPr>
        <w:t>؛</w:t>
      </w:r>
      <w:r>
        <w:rPr>
          <w:rFonts w:ascii="Noor_Zar" w:hAnsi="Noor_Zar" w:cs="Noor_Zar"/>
          <w:color w:val="000000"/>
          <w:sz w:val="28"/>
          <w:szCs w:val="28"/>
          <w:rtl/>
        </w:rPr>
        <w:t xml:space="preserve"> انسان در همه چیز با توحید زندگی می‌کند علی ایُّ حال این خودش ....</w:t>
      </w:r>
    </w:p>
    <w:p w:rsidR="006306BD" w:rsidRDefault="006306BD" w:rsidP="005B0E50">
      <w:pPr>
        <w:pStyle w:val="NormalWeb"/>
        <w:bidi/>
        <w:spacing w:before="0" w:beforeAutospacing="0" w:after="200" w:afterAutospacing="0"/>
        <w:jc w:val="both"/>
        <w:rPr>
          <w:rtl/>
        </w:rPr>
      </w:pPr>
      <w:r>
        <w:rPr>
          <w:rFonts w:ascii="Noor_Zar" w:hAnsi="Noor_Zar" w:cs="Noor_Zar"/>
          <w:color w:val="000000"/>
          <w:sz w:val="28"/>
          <w:szCs w:val="28"/>
          <w:rtl/>
        </w:rPr>
        <w:t>" الْحَمْدُ لِلَّهِ الَّذِى لا تَنْفَدُ خَزَائِنُهُ " همین خزائن در این قسمت دعا</w:t>
      </w:r>
      <w:r>
        <w:rPr>
          <w:rFonts w:ascii="Cambria" w:hAnsi="Cambria"/>
          <w:color w:val="000000"/>
          <w:sz w:val="28"/>
          <w:szCs w:val="28"/>
          <w:rtl/>
        </w:rPr>
        <w:t> </w:t>
      </w:r>
      <w:r>
        <w:rPr>
          <w:rFonts w:ascii="Noor_Zar" w:hAnsi="Noor_Zar" w:cs="Noor_Zar"/>
          <w:color w:val="000000"/>
          <w:sz w:val="28"/>
          <w:szCs w:val="28"/>
          <w:rtl/>
        </w:rPr>
        <w:t xml:space="preserve"> اگر به انسان باز بشود [</w:t>
      </w:r>
      <w:r>
        <w:rPr>
          <w:rFonts w:ascii="Cambria" w:hAnsi="Cambria"/>
          <w:color w:val="000000"/>
          <w:sz w:val="28"/>
          <w:szCs w:val="28"/>
          <w:rtl/>
        </w:rPr>
        <w:t>          </w:t>
      </w:r>
      <w:r>
        <w:rPr>
          <w:rFonts w:ascii="Noor_Zar" w:hAnsi="Noor_Zar" w:cs="Noor_Zar"/>
          <w:color w:val="000000"/>
          <w:sz w:val="28"/>
          <w:szCs w:val="28"/>
          <w:rtl/>
        </w:rPr>
        <w:t xml:space="preserve"> ] هم بینش انسان را به حقایق باز می‌کند و هم بینش وقتی برای انسان باز می‌شود خزینه‌ی عالم که این عالم از آنجا خارج می‌شود و به بیرون می‌ریزد کشف می‌شود</w:t>
      </w:r>
      <w:r w:rsidR="0007316E">
        <w:rPr>
          <w:rFonts w:ascii="Noor_Zar" w:hAnsi="Noor_Zar" w:cs="Noor_Zar" w:hint="cs"/>
          <w:color w:val="000000"/>
          <w:sz w:val="28"/>
          <w:szCs w:val="28"/>
          <w:rtl/>
        </w:rPr>
        <w:t>؛</w:t>
      </w:r>
      <w:r>
        <w:rPr>
          <w:rFonts w:ascii="Noor_Zar" w:hAnsi="Noor_Zar" w:cs="Noor_Zar"/>
          <w:color w:val="000000"/>
          <w:sz w:val="28"/>
          <w:szCs w:val="28"/>
          <w:rtl/>
        </w:rPr>
        <w:t xml:space="preserve"> که توصیف این کلمات از امثال من حقیر، مشکل است اما به صورت مقدماتی و کلی و ابتدایی با مثال‌هایی شاید به مطلب نزدیک باشد، که در قرآن هم آمده است و آیه دارد که هیچ چیز به عالم نیامده مگر از خزائن خدا آن مقداری که می‌آید و ظهور می‌کند که در قرآن آیات جالبی دارد. خزینه به دو صورت می‌تواند باشد یک خزینه اینکه، ما موجودات را خودمان می‌بریم آنجا و انبار می‌کنیم</w:t>
      </w:r>
      <w:r>
        <w:rPr>
          <w:rFonts w:ascii="Cambria" w:hAnsi="Cambria"/>
          <w:color w:val="000000"/>
          <w:sz w:val="28"/>
          <w:szCs w:val="28"/>
          <w:rtl/>
        </w:rPr>
        <w:t> </w:t>
      </w:r>
      <w:r>
        <w:rPr>
          <w:rFonts w:ascii="Noor_Zar" w:hAnsi="Noor_Zar" w:cs="Noor_Zar"/>
          <w:color w:val="000000"/>
          <w:sz w:val="28"/>
          <w:szCs w:val="28"/>
          <w:rtl/>
        </w:rPr>
        <w:t>و</w:t>
      </w:r>
      <w:r>
        <w:rPr>
          <w:rFonts w:ascii="Cambria" w:hAnsi="Cambria"/>
          <w:color w:val="000000"/>
          <w:sz w:val="28"/>
          <w:szCs w:val="28"/>
          <w:rtl/>
        </w:rPr>
        <w:t> </w:t>
      </w:r>
      <w:r>
        <w:rPr>
          <w:rFonts w:ascii="Noor_Zar" w:hAnsi="Noor_Zar" w:cs="Noor_Zar"/>
          <w:color w:val="000000"/>
          <w:sz w:val="28"/>
          <w:szCs w:val="28"/>
          <w:rtl/>
        </w:rPr>
        <w:t>ال</w:t>
      </w:r>
      <w:r w:rsidR="0007316E">
        <w:rPr>
          <w:rFonts w:ascii="Noor_Zar" w:hAnsi="Noor_Zar" w:cs="Noor_Zar" w:hint="cs"/>
          <w:color w:val="000000"/>
          <w:sz w:val="28"/>
          <w:szCs w:val="28"/>
          <w:rtl/>
        </w:rPr>
        <w:t>ا</w:t>
      </w:r>
      <w:r>
        <w:rPr>
          <w:rFonts w:ascii="Noor_Zar" w:hAnsi="Noor_Zar" w:cs="Noor_Zar"/>
          <w:color w:val="000000"/>
          <w:sz w:val="28"/>
          <w:szCs w:val="28"/>
          <w:rtl/>
        </w:rPr>
        <w:t>ن در آنجا ذخیره کردیم و خزینه کردیم و از آنجا استفاده می‌کنیم و ازآنجا در مقام نیاز بیرون می‌آوریم و دیگر اینکه این خزینه که هست خزینۀ وجودی است، خزینۀ وجودی بر عکس این است</w:t>
      </w:r>
      <w:r w:rsidR="0007316E">
        <w:rPr>
          <w:rFonts w:ascii="Noor_Zar" w:hAnsi="Noor_Zar" w:cs="Noor_Zar" w:hint="cs"/>
          <w:color w:val="000000"/>
          <w:sz w:val="28"/>
          <w:szCs w:val="28"/>
          <w:rtl/>
        </w:rPr>
        <w:t>،</w:t>
      </w:r>
      <w:r>
        <w:rPr>
          <w:rFonts w:ascii="Noor_Zar" w:hAnsi="Noor_Zar" w:cs="Noor_Zar"/>
          <w:color w:val="000000"/>
          <w:sz w:val="28"/>
          <w:szCs w:val="28"/>
          <w:rtl/>
        </w:rPr>
        <w:t xml:space="preserve"> با مثال شاید نزدیک‌تر [بتوانیم مطلب را برسانیم] مثلاً ما می گوییم که الان در یک یخچال، در یک قابلمه، در یک ظرف، ده جور قالب یخ در آن جا گذاشتیم و ذخیره کردیم</w:t>
      </w:r>
      <w:r>
        <w:rPr>
          <w:rFonts w:ascii="Cambria" w:hAnsi="Cambria"/>
          <w:color w:val="000000"/>
          <w:sz w:val="28"/>
          <w:szCs w:val="28"/>
          <w:rtl/>
        </w:rPr>
        <w:t> </w:t>
      </w:r>
      <w:r>
        <w:rPr>
          <w:rFonts w:ascii="Noor_Zar" w:hAnsi="Noor_Zar" w:cs="Noor_Zar"/>
          <w:color w:val="000000"/>
          <w:sz w:val="28"/>
          <w:szCs w:val="28"/>
          <w:rtl/>
        </w:rPr>
        <w:t>و</w:t>
      </w:r>
      <w:r>
        <w:rPr>
          <w:rFonts w:ascii="Cambria" w:hAnsi="Cambria"/>
          <w:color w:val="000000"/>
          <w:sz w:val="28"/>
          <w:szCs w:val="28"/>
          <w:rtl/>
        </w:rPr>
        <w:t> </w:t>
      </w:r>
      <w:r>
        <w:rPr>
          <w:rFonts w:ascii="Noor_Zar" w:hAnsi="Noor_Zar" w:cs="Noor_Zar"/>
          <w:color w:val="000000"/>
          <w:sz w:val="28"/>
          <w:szCs w:val="28"/>
          <w:rtl/>
        </w:rPr>
        <w:t>الآن از آنجا می‌خواهیم خارج کنیم از آنجا نمی‌توانیم یازده جور قالب یخ برداریم فقط ده جور آنجا هست شاید نه جور باشد، ولی دیگر یازده جور نمی شود امکان ندارد چون از این طرف ما آن را آوردیم و وارد انباری کردیم اما الان برعکس، یک کاسه آب، ما از یک کاسه آب می‌توانیم هر مدل قالبی را می‌خواهیم شکل دهیم این آب قابلیت آن را دارد که آن شکل را در خودش ظهور دهد، خوب این با مثال قبلی فرق می‌کند، آقا ما بیست مدل قالب، شکل داریم</w:t>
      </w:r>
      <w:r>
        <w:rPr>
          <w:rFonts w:ascii="Cambria" w:hAnsi="Cambria"/>
          <w:color w:val="000000"/>
          <w:sz w:val="28"/>
          <w:szCs w:val="28"/>
          <w:rtl/>
        </w:rPr>
        <w:t> </w:t>
      </w:r>
      <w:r>
        <w:rPr>
          <w:rFonts w:ascii="Noor_Zar" w:hAnsi="Noor_Zar" w:cs="Noor_Zar"/>
          <w:color w:val="000000"/>
          <w:sz w:val="28"/>
          <w:szCs w:val="28"/>
          <w:rtl/>
        </w:rPr>
        <w:t xml:space="preserve"> این آب را ما به هرکدام از آن قالب‌ها بریزیم آب این قابلیت را دارد که به بیست مدل، شکل در بیاید، سی مدل، باز قابلیت دارد، صد مدل، باز قابلیت دارد، آقا آخرین مدل‌های تو تا چه عددی است؟ مثلاً صد و هشتاد و چهار ت</w:t>
      </w:r>
      <w:r w:rsidR="0007316E">
        <w:rPr>
          <w:rFonts w:ascii="Noor_Zar" w:hAnsi="Noor_Zar" w:cs="Noor_Zar"/>
          <w:color w:val="000000"/>
          <w:sz w:val="28"/>
          <w:szCs w:val="28"/>
          <w:rtl/>
        </w:rPr>
        <w:t>ا عدد، باز قابلیت آن را دارد. خ</w:t>
      </w:r>
      <w:r>
        <w:rPr>
          <w:rFonts w:ascii="Noor_Zar" w:hAnsi="Noor_Zar" w:cs="Noor_Zar"/>
          <w:color w:val="000000"/>
          <w:sz w:val="28"/>
          <w:szCs w:val="28"/>
          <w:rtl/>
        </w:rPr>
        <w:t xml:space="preserve">ب آقا دیگری را بیاور، دیگر قالبی ندارم، آخرین هنر خود را به کار گرفتم و آخرین هنر من همین صد و هشتاد و اندی قالب مدل در آمد، اما این آب چه می‌گوید؟ می‌گوید آقا تو این صد و هشتاد و چهار عدد سهل است اگر هنرت را زیاد کردی و به دویست عدد مدل قالب هم رسیدی و توانستی بسازی من </w:t>
      </w:r>
      <w:r>
        <w:rPr>
          <w:rFonts w:ascii="Noor_Zar" w:hAnsi="Noor_Zar" w:cs="Noor_Zar"/>
          <w:color w:val="000000"/>
          <w:sz w:val="28"/>
          <w:szCs w:val="28"/>
          <w:rtl/>
        </w:rPr>
        <w:lastRenderedPageBreak/>
        <w:t>باز حاضر هس</w:t>
      </w:r>
      <w:r w:rsidR="0007316E">
        <w:rPr>
          <w:rFonts w:ascii="Noor_Zar" w:hAnsi="Noor_Zar" w:cs="Noor_Zar"/>
          <w:color w:val="000000"/>
          <w:sz w:val="28"/>
          <w:szCs w:val="28"/>
          <w:rtl/>
        </w:rPr>
        <w:t>تم به آن شکل‌ها تو را ظهور بدهم</w:t>
      </w:r>
      <w:r w:rsidR="0007316E">
        <w:rPr>
          <w:rFonts w:ascii="Noor_Zar" w:hAnsi="Noor_Zar" w:cs="Noor_Zar" w:hint="cs"/>
          <w:color w:val="000000"/>
          <w:sz w:val="28"/>
          <w:szCs w:val="28"/>
          <w:rtl/>
        </w:rPr>
        <w:t>؛</w:t>
      </w:r>
      <w:r>
        <w:rPr>
          <w:rFonts w:ascii="Noor_Zar" w:hAnsi="Noor_Zar" w:cs="Noor_Zar"/>
          <w:color w:val="000000"/>
          <w:sz w:val="28"/>
          <w:szCs w:val="28"/>
          <w:rtl/>
        </w:rPr>
        <w:t xml:space="preserve"> اگر دنیا و عالم جمع شدند و توانستند قالب‌ها و مدل‌های جدید در هزار مدل بسازند، منِ یک کاسه آب حاضرم به هم</w:t>
      </w:r>
      <w:r w:rsidR="005B2FE1">
        <w:rPr>
          <w:rFonts w:ascii="Noor_Zar" w:hAnsi="Noor_Zar" w:cs="Noor_Zar"/>
          <w:color w:val="000000"/>
          <w:sz w:val="28"/>
          <w:szCs w:val="28"/>
          <w:rtl/>
        </w:rPr>
        <w:t>ۀ آنها آن نوع قالب شکل را بدهم؛</w:t>
      </w:r>
      <w:r w:rsidR="005B2FE1">
        <w:rPr>
          <w:rFonts w:ascii="Noor_Zar" w:hAnsi="Noor_Zar" w:cs="Noor_Zar" w:hint="cs"/>
          <w:color w:val="000000"/>
          <w:sz w:val="28"/>
          <w:szCs w:val="28"/>
          <w:rtl/>
        </w:rPr>
        <w:t xml:space="preserve"> </w:t>
      </w:r>
      <w:r>
        <w:rPr>
          <w:rFonts w:ascii="Noor_Zar" w:hAnsi="Noor_Zar" w:cs="Noor_Zar"/>
          <w:color w:val="000000"/>
          <w:sz w:val="28"/>
          <w:szCs w:val="28"/>
          <w:rtl/>
        </w:rPr>
        <w:t>قالب‌های شما تمام می‌شون</w:t>
      </w:r>
      <w:r w:rsidR="005B2FE1">
        <w:rPr>
          <w:rFonts w:ascii="Noor_Zar" w:hAnsi="Noor_Zar" w:cs="Noor_Zar"/>
          <w:color w:val="000000"/>
          <w:sz w:val="28"/>
          <w:szCs w:val="28"/>
          <w:rtl/>
        </w:rPr>
        <w:t>د اما استعداد من پایان نمی‌پذیر</w:t>
      </w:r>
      <w:r>
        <w:rPr>
          <w:rFonts w:ascii="Noor_Zar" w:hAnsi="Noor_Zar" w:cs="Noor_Zar"/>
          <w:color w:val="000000"/>
          <w:sz w:val="28"/>
          <w:szCs w:val="28"/>
          <w:rtl/>
        </w:rPr>
        <w:t>د؛ آقا فقط یک کاسه آب است، فقط یک کاسه آب</w:t>
      </w:r>
      <w:r w:rsidR="005B2FE1">
        <w:rPr>
          <w:rFonts w:ascii="Noor_Zar" w:hAnsi="Noor_Zar" w:cs="Noor_Zar" w:hint="cs"/>
          <w:color w:val="000000"/>
          <w:sz w:val="28"/>
          <w:szCs w:val="28"/>
          <w:rtl/>
        </w:rPr>
        <w:t>!</w:t>
      </w:r>
      <w:r>
        <w:rPr>
          <w:rFonts w:ascii="Noor_Zar" w:hAnsi="Noor_Zar" w:cs="Noor_Zar"/>
          <w:color w:val="000000"/>
          <w:sz w:val="28"/>
          <w:szCs w:val="28"/>
          <w:rtl/>
        </w:rPr>
        <w:t xml:space="preserve"> اما هر چیزی درست کنیم استعداد دارد؛ این سخن آب نیست بلکه این سخنِ خاصیت سیال است، سیال قابلیت دارد که به هر صورت ظهور پیدا کند چون او خزینۀ صورت‌هاست و تمام نشدنی است حالا این آب را خداوند متعال جلو چشم ما گذاشته است که ما بدانیم چگونه می‌تواند باشد، اگر این جلو دیدگان ما نبود درک این واقعیت برای ما محال بود</w:t>
      </w:r>
      <w:r w:rsidR="005B2FE1">
        <w:rPr>
          <w:rFonts w:ascii="Noor_Zar" w:hAnsi="Noor_Zar" w:cs="Noor_Zar" w:hint="cs"/>
          <w:color w:val="000000"/>
          <w:sz w:val="28"/>
          <w:szCs w:val="28"/>
          <w:rtl/>
        </w:rPr>
        <w:t>،</w:t>
      </w:r>
      <w:r>
        <w:rPr>
          <w:rFonts w:ascii="Noor_Zar" w:hAnsi="Noor_Zar" w:cs="Noor_Zar"/>
          <w:color w:val="000000"/>
          <w:sz w:val="28"/>
          <w:szCs w:val="28"/>
          <w:rtl/>
        </w:rPr>
        <w:t xml:space="preserve"> می‌گفتیم امکان ندارد که چنین چیزی باشد بالاخره یک جایی باید این استعداد سیال تمام شود اما خداوند متعال این آب را قرار داده که ما به این مسئله باور داشته باشیم که هنوز اینجا عالم ماده است و این آب با وجود بودن به جنس ماده، این خزینه در استعداد وجودی‌اش قدرت این را دارد که یک خزینۀ تمام نشدنی است در حالی که لطافت سیالیت گازها از آب بیشتر است</w:t>
      </w:r>
      <w:r w:rsidR="005B2FE1">
        <w:rPr>
          <w:rFonts w:ascii="Noor_Zar" w:hAnsi="Noor_Zar" w:cs="Noor_Zar" w:hint="cs"/>
          <w:color w:val="000000"/>
          <w:sz w:val="28"/>
          <w:szCs w:val="28"/>
          <w:rtl/>
        </w:rPr>
        <w:t>؛</w:t>
      </w:r>
      <w:r>
        <w:rPr>
          <w:rFonts w:ascii="Noor_Zar" w:hAnsi="Noor_Zar" w:cs="Noor_Zar"/>
          <w:color w:val="000000"/>
          <w:sz w:val="28"/>
          <w:szCs w:val="28"/>
          <w:rtl/>
        </w:rPr>
        <w:t xml:space="preserve"> بنابراین ما می‌بینیم همان مقدار استعداد از آن هم قوی‌تر می‌شود</w:t>
      </w:r>
      <w:r w:rsidR="005B2FE1">
        <w:rPr>
          <w:rFonts w:ascii="Noor_Zar" w:hAnsi="Noor_Zar" w:cs="Noor_Zar" w:hint="cs"/>
          <w:color w:val="000000"/>
          <w:sz w:val="28"/>
          <w:szCs w:val="28"/>
          <w:rtl/>
        </w:rPr>
        <w:t>.</w:t>
      </w:r>
      <w:r>
        <w:rPr>
          <w:rFonts w:ascii="Noor_Zar" w:hAnsi="Noor_Zar" w:cs="Noor_Zar"/>
          <w:color w:val="000000"/>
          <w:sz w:val="28"/>
          <w:szCs w:val="28"/>
          <w:rtl/>
        </w:rPr>
        <w:t xml:space="preserve"> حالا وقتی در این عالم ماده ما این را به چشم خودمان می‌بینیم خود نور که از اینها لطیف‌تر است ملاحظه می فرمائید که استعداد نور از آنها هم قوی‌تر است، همین‌طور ما به عالم وجود برویم که در جلسه قبل مختصر بحثی از عالم وجود بیان شد. استعداد او (وجود) چقدر است، وجود و آسمان وجود یک حقیقت واحدی هستند پس استعداد دارد که موجودات را چه کار کند</w:t>
      </w:r>
      <w:r w:rsidR="005B2FE1">
        <w:rPr>
          <w:rFonts w:ascii="Noor_Zar" w:hAnsi="Noor_Zar" w:cs="Noor_Zar" w:hint="cs"/>
          <w:color w:val="000000"/>
          <w:sz w:val="28"/>
          <w:szCs w:val="28"/>
          <w:rtl/>
        </w:rPr>
        <w:t>،</w:t>
      </w:r>
      <w:r>
        <w:rPr>
          <w:rFonts w:ascii="Noor_Zar" w:hAnsi="Noor_Zar" w:cs="Noor_Zar"/>
          <w:color w:val="000000"/>
          <w:sz w:val="28"/>
          <w:szCs w:val="28"/>
          <w:rtl/>
        </w:rPr>
        <w:t xml:space="preserve"> از استعدادش هر چه را بخواهی موجود به بیرون بدهد موجودات تمام می‌شوند اما استعداد وجود از دادن موجود تمام نمی‌شود. هر مدلی موجود می‌خواهی از وجود بخواه هر مدلی؛ همین فرش یک مدلی از موجود است در صورت، یک عدد است اما در واقعیت بی شمار موجود در آن است هر خط این فرش به صورت مستقلاً خودش یک موجود است، هر یک دانۀ مو و پشم آن مستقلاً یک موجود است، صورت فرش اصلاً یک موجود دیگری است، صورت فرش غیراین طول و عرض این فرش است،</w:t>
      </w:r>
      <w:r>
        <w:rPr>
          <w:rFonts w:ascii="Cambria" w:hAnsi="Cambria"/>
          <w:color w:val="000000"/>
          <w:sz w:val="28"/>
          <w:szCs w:val="28"/>
          <w:rtl/>
        </w:rPr>
        <w:t> </w:t>
      </w:r>
      <w:r>
        <w:rPr>
          <w:rFonts w:ascii="Noor_Zar" w:hAnsi="Noor_Zar" w:cs="Noor_Zar"/>
          <w:color w:val="000000"/>
          <w:sz w:val="28"/>
          <w:szCs w:val="28"/>
          <w:rtl/>
        </w:rPr>
        <w:t>طول خودش غیر از عرض است هر کدام از اینها دو موجود جداگانه‌ای هستند</w:t>
      </w:r>
      <w:r w:rsidR="005B2FE1">
        <w:rPr>
          <w:rFonts w:ascii="Noor_Zar" w:hAnsi="Noor_Zar" w:cs="Noor_Zar" w:hint="cs"/>
          <w:color w:val="000000"/>
          <w:sz w:val="28"/>
          <w:szCs w:val="28"/>
          <w:rtl/>
        </w:rPr>
        <w:t>؛</w:t>
      </w:r>
      <w:r>
        <w:rPr>
          <w:rFonts w:ascii="Noor_Zar" w:hAnsi="Noor_Zar" w:cs="Noor_Zar"/>
          <w:color w:val="000000"/>
          <w:sz w:val="28"/>
          <w:szCs w:val="28"/>
          <w:rtl/>
        </w:rPr>
        <w:t xml:space="preserve"> جنس این فرش موجود دیگری است، شکل این فرش و دانه دانه اشکال آن موجود دیگری هستند، هر رنگ این فرش موجود دیگری است، هر شکل این رنگها دوباره موجود دیگری هستند، سنگینی این فرش خودش یک موجود دیگری است، ما هر چقدر بنشینیم این یک عدد فرش را که یک عدد می بینیمش هر چه عمیق بررسی می‌کنیم؛ می‌بینیم که یک عدد نیست بی شمار موجودات هستند. موجودات بی شمار و جالب اینها هماهنگ شده‌اند و وقتی ما نگاه می‌کنی</w:t>
      </w:r>
      <w:r w:rsidR="005B2FE1">
        <w:rPr>
          <w:rFonts w:ascii="Noor_Zar" w:hAnsi="Noor_Zar" w:cs="Noor_Zar"/>
          <w:color w:val="000000"/>
          <w:sz w:val="28"/>
          <w:szCs w:val="28"/>
          <w:rtl/>
        </w:rPr>
        <w:t>م همه‌ی آنها را یک عدد می‌بینیم</w:t>
      </w:r>
      <w:r w:rsidR="005B2FE1">
        <w:rPr>
          <w:rFonts w:ascii="Noor_Zar" w:hAnsi="Noor_Zar" w:cs="Noor_Zar" w:hint="cs"/>
          <w:color w:val="000000"/>
          <w:sz w:val="28"/>
          <w:szCs w:val="28"/>
          <w:rtl/>
        </w:rPr>
        <w:t>.</w:t>
      </w:r>
      <w:r>
        <w:rPr>
          <w:rFonts w:ascii="Noor_Zar" w:hAnsi="Noor_Zar" w:cs="Noor_Zar"/>
          <w:color w:val="000000"/>
          <w:sz w:val="28"/>
          <w:szCs w:val="28"/>
          <w:rtl/>
        </w:rPr>
        <w:t xml:space="preserve"> خب تازه این یک عدد فرش است حقیقت خزینه‌ی وجود قابلیت دارد که این بیرون بیاید. حالا بیایم این را در پرند</w:t>
      </w:r>
      <w:r w:rsidR="005B0E50">
        <w:rPr>
          <w:rFonts w:ascii="Noor_Zar" w:hAnsi="Noor_Zar" w:cs="Noor_Zar"/>
          <w:color w:val="000000"/>
          <w:sz w:val="28"/>
          <w:szCs w:val="28"/>
          <w:rtl/>
        </w:rPr>
        <w:t>گان بررسی بکنیم هر کدام از آنها</w:t>
      </w:r>
      <w:r w:rsidR="005B0E50">
        <w:rPr>
          <w:rFonts w:ascii="Noor_Zar" w:hAnsi="Noor_Zar" w:cs="Noor_Zar" w:hint="cs"/>
          <w:color w:val="000000"/>
          <w:sz w:val="28"/>
          <w:szCs w:val="28"/>
          <w:rtl/>
        </w:rPr>
        <w:t>،</w:t>
      </w:r>
      <w:r>
        <w:rPr>
          <w:rFonts w:ascii="Noor_Zar" w:hAnsi="Noor_Zar" w:cs="Noor_Zar"/>
          <w:color w:val="000000"/>
          <w:sz w:val="28"/>
          <w:szCs w:val="28"/>
          <w:rtl/>
        </w:rPr>
        <w:t xml:space="preserve"> فقط یک عدد پرنده ، بی شمار موجود است</w:t>
      </w:r>
      <w:r w:rsidR="005B0E50">
        <w:rPr>
          <w:rFonts w:ascii="Noor_Zar" w:hAnsi="Noor_Zar" w:cs="Noor_Zar" w:hint="cs"/>
          <w:color w:val="000000"/>
          <w:sz w:val="28"/>
          <w:szCs w:val="28"/>
          <w:rtl/>
        </w:rPr>
        <w:t>!</w:t>
      </w:r>
      <w:r>
        <w:rPr>
          <w:rFonts w:ascii="Noor_Zar" w:hAnsi="Noor_Zar" w:cs="Noor_Zar"/>
          <w:color w:val="000000"/>
          <w:sz w:val="28"/>
          <w:szCs w:val="28"/>
          <w:rtl/>
        </w:rPr>
        <w:t xml:space="preserve"> تازه ما یک عدد آن را ببینیم</w:t>
      </w:r>
      <w:r w:rsidR="005B0E50">
        <w:rPr>
          <w:rFonts w:ascii="Noor_Zar" w:hAnsi="Noor_Zar" w:cs="Noor_Zar" w:hint="cs"/>
          <w:color w:val="000000"/>
          <w:sz w:val="28"/>
          <w:szCs w:val="28"/>
          <w:rtl/>
        </w:rPr>
        <w:t>،</w:t>
      </w:r>
      <w:r>
        <w:rPr>
          <w:rFonts w:ascii="Noor_Zar" w:hAnsi="Noor_Zar" w:cs="Noor_Zar"/>
          <w:color w:val="000000"/>
          <w:sz w:val="28"/>
          <w:szCs w:val="28"/>
          <w:rtl/>
        </w:rPr>
        <w:t xml:space="preserve"> اما خزینۀ وجود این استعداد را دارد که باز هم موجود می‌دهد. ما هر چه قدر در عالم موجود که اسمش موجود است حتی ملائکة الله که خودشان موجود هستند خزینۀ وجود چه جوریِ که .....</w:t>
      </w:r>
    </w:p>
    <w:p w:rsidR="00E37AC2" w:rsidRDefault="006306BD" w:rsidP="006306BD">
      <w:pPr>
        <w:pStyle w:val="NormalWeb"/>
        <w:bidi/>
        <w:spacing w:before="0" w:beforeAutospacing="0" w:after="200" w:afterAutospacing="0"/>
        <w:jc w:val="both"/>
        <w:rPr>
          <w:rFonts w:ascii="Noor_Zar" w:hAnsi="Noor_Zar" w:cs="Noor_Zar"/>
          <w:color w:val="000000"/>
          <w:sz w:val="28"/>
          <w:szCs w:val="28"/>
          <w:rtl/>
        </w:rPr>
      </w:pPr>
      <w:r>
        <w:rPr>
          <w:rFonts w:ascii="Noor_Zar" w:hAnsi="Noor_Zar" w:cs="Noor_Zar"/>
          <w:color w:val="000000"/>
          <w:sz w:val="28"/>
          <w:szCs w:val="28"/>
          <w:rtl/>
        </w:rPr>
        <w:lastRenderedPageBreak/>
        <w:t>کلمه را در جلسه قبل عرض کردیم که در قرآن هم آیه‌ای دارد که دریاها اگر مرکب شوند جنگل‌ها اگر قلم شوند (مفهوم ترجمه را عرض می‌کنم) کلمات خداوند را بنویسند اینها تمام می‌شوند ولی کلمات خداوند تمام نمی‌شوند. کلمه</w:t>
      </w:r>
      <w:r w:rsidR="005B0E50">
        <w:rPr>
          <w:rFonts w:ascii="Noor_Zar" w:hAnsi="Noor_Zar" w:cs="Noor_Zar" w:hint="cs"/>
          <w:color w:val="000000"/>
          <w:sz w:val="28"/>
          <w:szCs w:val="28"/>
          <w:rtl/>
        </w:rPr>
        <w:t>،</w:t>
      </w:r>
      <w:r>
        <w:rPr>
          <w:rFonts w:ascii="Noor_Zar" w:hAnsi="Noor_Zar" w:cs="Noor_Zar"/>
          <w:color w:val="000000"/>
          <w:sz w:val="28"/>
          <w:szCs w:val="28"/>
          <w:rtl/>
        </w:rPr>
        <w:t xml:space="preserve"> عرض کردیم که کلمه در تعریف اصلی به آن می‌گویند که آن چیزی که از پنهانی</w:t>
      </w:r>
      <w:r w:rsidR="00943AF0">
        <w:rPr>
          <w:rFonts w:ascii="Noor_Zar" w:hAnsi="Noor_Zar" w:cs="Noor_Zar"/>
          <w:color w:val="000000"/>
          <w:sz w:val="28"/>
          <w:szCs w:val="28"/>
          <w:rtl/>
        </w:rPr>
        <w:t xml:space="preserve"> به آشکار یک چیزی را متوجه بکند</w:t>
      </w:r>
      <w:r w:rsidR="00943AF0">
        <w:rPr>
          <w:rFonts w:ascii="Noor_Zar" w:hAnsi="Noor_Zar" w:cs="Noor_Zar" w:hint="cs"/>
          <w:color w:val="000000"/>
          <w:sz w:val="28"/>
          <w:szCs w:val="28"/>
          <w:rtl/>
        </w:rPr>
        <w:t>؛</w:t>
      </w:r>
      <w:r>
        <w:rPr>
          <w:rFonts w:ascii="Noor_Zar" w:hAnsi="Noor_Zar" w:cs="Noor_Zar"/>
          <w:color w:val="000000"/>
          <w:sz w:val="28"/>
          <w:szCs w:val="28"/>
          <w:rtl/>
        </w:rPr>
        <w:t xml:space="preserve"> به این کلمه می‌گویند این کلمه که ما با دهانمان با آن صحبت می‌کنیم این مصداقی از کلمه است این سخن مصداقی از آن کلمه است نه اینکه کلمه یعنی این؛ از این جهت که تعریف کلمه به این هم صدق می‌کند</w:t>
      </w:r>
      <w:r w:rsidR="00943AF0">
        <w:rPr>
          <w:rFonts w:ascii="Noor_Zar" w:hAnsi="Noor_Zar" w:cs="Noor_Zar" w:hint="cs"/>
          <w:color w:val="000000"/>
          <w:sz w:val="28"/>
          <w:szCs w:val="28"/>
          <w:rtl/>
        </w:rPr>
        <w:t>،</w:t>
      </w:r>
      <w:r>
        <w:rPr>
          <w:rFonts w:ascii="Noor_Zar" w:hAnsi="Noor_Zar" w:cs="Noor_Zar"/>
          <w:color w:val="000000"/>
          <w:sz w:val="28"/>
          <w:szCs w:val="28"/>
          <w:rtl/>
        </w:rPr>
        <w:t xml:space="preserve"> آن کلمه است</w:t>
      </w:r>
      <w:r w:rsidR="00943AF0">
        <w:rPr>
          <w:rFonts w:ascii="Noor_Zar" w:hAnsi="Noor_Zar" w:cs="Noor_Zar" w:hint="cs"/>
          <w:color w:val="000000"/>
          <w:sz w:val="28"/>
          <w:szCs w:val="28"/>
          <w:rtl/>
        </w:rPr>
        <w:t>.</w:t>
      </w:r>
      <w:r>
        <w:rPr>
          <w:rFonts w:ascii="Noor_Zar" w:hAnsi="Noor_Zar" w:cs="Noor_Zar"/>
          <w:color w:val="000000"/>
          <w:sz w:val="28"/>
          <w:szCs w:val="28"/>
          <w:rtl/>
        </w:rPr>
        <w:t xml:space="preserve"> مثلاً فرض بفرمایید یک نفر گرسنه است و این گرسنگی در ضمیر وجودش پنهان است هیچ کس نمی‌داند که این فرد گرسنه است همین‌که می‌آید و می‌گوید من گرسنه‌ام</w:t>
      </w:r>
      <w:r>
        <w:rPr>
          <w:rFonts w:ascii="Cambria" w:hAnsi="Cambria"/>
          <w:color w:val="000000"/>
          <w:sz w:val="28"/>
          <w:szCs w:val="28"/>
          <w:rtl/>
        </w:rPr>
        <w:t> </w:t>
      </w:r>
      <w:r>
        <w:rPr>
          <w:rFonts w:ascii="Noor_Zar" w:hAnsi="Noor_Zar" w:cs="Noor_Zar"/>
          <w:color w:val="000000"/>
          <w:sz w:val="28"/>
          <w:szCs w:val="28"/>
          <w:rtl/>
        </w:rPr>
        <w:t xml:space="preserve"> گِ و رِ و سین و نون و ها و فلان این لفظ‌ها همه‌شان تولید می‌شوند و می‌آیند وضعیت پنهان این فرد را به بیرون می‌آورند از آن جهت به این کلمه می گوییم</w:t>
      </w:r>
      <w:r w:rsidR="00E37AC2">
        <w:rPr>
          <w:rFonts w:ascii="Noor_Zar" w:hAnsi="Noor_Zar" w:cs="Noor_Zar" w:hint="cs"/>
          <w:color w:val="000000"/>
          <w:sz w:val="28"/>
          <w:szCs w:val="28"/>
          <w:rtl/>
        </w:rPr>
        <w:t>؛</w:t>
      </w:r>
      <w:r>
        <w:rPr>
          <w:rFonts w:ascii="Noor_Zar" w:hAnsi="Noor_Zar" w:cs="Noor_Zar"/>
          <w:color w:val="000000"/>
          <w:sz w:val="28"/>
          <w:szCs w:val="28"/>
          <w:rtl/>
        </w:rPr>
        <w:t xml:space="preserve"> اگر یک وقت این فرد از گرسنگی رنگِ صورتش زرد شده و دستش به لرزه درآمده و با این حال ما متوجه می‌شویم که این فرد گرسنه است و به هیچ کس هم نمی‌گوید که من گرسنه‌ام و به گوشه‌ای افتاده است این حالت او یک کلمه است این رنگ پریدگی و لرزش این دست، درون پنهانی او را ظهور می‌دهد این یک کلمه است. پس کلمه کلاً هر آن چیزی که پنهان است، آن را به بیرون می‌آورد. </w:t>
      </w:r>
    </w:p>
    <w:p w:rsidR="006306BD" w:rsidRDefault="006306BD" w:rsidP="00E37AC2">
      <w:pPr>
        <w:pStyle w:val="NormalWeb"/>
        <w:bidi/>
        <w:spacing w:before="0" w:beforeAutospacing="0" w:after="200" w:afterAutospacing="0"/>
        <w:jc w:val="both"/>
        <w:rPr>
          <w:rtl/>
        </w:rPr>
      </w:pPr>
      <w:r>
        <w:rPr>
          <w:rFonts w:ascii="Noor_Zar" w:hAnsi="Noor_Zar" w:cs="Noor_Zar"/>
          <w:color w:val="000000"/>
          <w:sz w:val="28"/>
          <w:szCs w:val="28"/>
          <w:rtl/>
        </w:rPr>
        <w:t>از بحث سرّ که جلسه‌ی قبل استفاده کردیم هر چیزی که می‌خواهد به وجود بیاید این در واقع از سرّ و از آن حقیقت یک نمودی ظهور کرد حالا اگر با آن دید به این موجودات نگاه بکنیم اینها همه‌شان نمود اعجوبه و شگفت انگیز و سرّ دریای وجود را نشان می‌دهند دریای وجود، خزینۀ وجود چه جور خزینه‌ای هست که از آنجا این موجودات از آن سرّ</w:t>
      </w:r>
      <w:r>
        <w:rPr>
          <w:rFonts w:ascii="Cambria" w:hAnsi="Cambria"/>
          <w:color w:val="000000"/>
          <w:sz w:val="28"/>
          <w:szCs w:val="28"/>
          <w:rtl/>
        </w:rPr>
        <w:t> </w:t>
      </w:r>
      <w:r>
        <w:rPr>
          <w:rFonts w:ascii="Noor_Zar" w:hAnsi="Noor_Zar" w:cs="Noor_Zar"/>
          <w:color w:val="000000"/>
          <w:sz w:val="28"/>
          <w:szCs w:val="28"/>
          <w:rtl/>
        </w:rPr>
        <w:t xml:space="preserve"> و از آن خزینۀ پنهانی،</w:t>
      </w:r>
      <w:r>
        <w:rPr>
          <w:rFonts w:ascii="Cambria" w:hAnsi="Cambria"/>
          <w:color w:val="000000"/>
          <w:sz w:val="28"/>
          <w:szCs w:val="28"/>
          <w:rtl/>
        </w:rPr>
        <w:t> </w:t>
      </w:r>
      <w:r>
        <w:rPr>
          <w:rFonts w:ascii="Noor_Zar" w:hAnsi="Noor_Zar" w:cs="Noor_Zar"/>
          <w:color w:val="000000"/>
          <w:sz w:val="28"/>
          <w:szCs w:val="28"/>
          <w:rtl/>
        </w:rPr>
        <w:t>ببی</w:t>
      </w:r>
      <w:r w:rsidR="00E37AC2">
        <w:rPr>
          <w:rFonts w:ascii="Noor_Zar" w:hAnsi="Noor_Zar" w:cs="Noor_Zar"/>
          <w:color w:val="000000"/>
          <w:sz w:val="28"/>
          <w:szCs w:val="28"/>
          <w:rtl/>
        </w:rPr>
        <w:t>ن چقدر ظهورهایی به بیرون می‌دهد</w:t>
      </w:r>
      <w:r w:rsidR="00E37AC2">
        <w:rPr>
          <w:rFonts w:ascii="Noor_Zar" w:hAnsi="Noor_Zar" w:cs="Noor_Zar" w:hint="cs"/>
          <w:color w:val="000000"/>
          <w:sz w:val="28"/>
          <w:szCs w:val="28"/>
          <w:rtl/>
        </w:rPr>
        <w:t>.</w:t>
      </w:r>
      <w:r>
        <w:rPr>
          <w:rFonts w:ascii="Noor_Zar" w:hAnsi="Noor_Zar" w:cs="Noor_Zar"/>
          <w:color w:val="000000"/>
          <w:sz w:val="28"/>
          <w:szCs w:val="28"/>
          <w:rtl/>
        </w:rPr>
        <w:t xml:space="preserve"> پس دانه دانۀ موجودات کلمة الله هستند چرا</w:t>
      </w:r>
      <w:r w:rsidR="00E37AC2">
        <w:rPr>
          <w:rFonts w:ascii="Noor_Zar" w:hAnsi="Noor_Zar" w:cs="Noor_Zar" w:hint="cs"/>
          <w:color w:val="000000"/>
          <w:sz w:val="28"/>
          <w:szCs w:val="28"/>
          <w:rtl/>
        </w:rPr>
        <w:t>؟</w:t>
      </w:r>
      <w:r>
        <w:rPr>
          <w:rFonts w:ascii="Noor_Zar" w:hAnsi="Noor_Zar" w:cs="Noor_Zar"/>
          <w:color w:val="000000"/>
          <w:sz w:val="28"/>
          <w:szCs w:val="28"/>
          <w:rtl/>
        </w:rPr>
        <w:t xml:space="preserve"> برای اینکه نمودی از استعداد شگفت انگیز آن [خزینۀ وجود هستند]. پس الان درون این یک کاسه آب این‌گونه نیست ک</w:t>
      </w:r>
      <w:r w:rsidR="00E37AC2">
        <w:rPr>
          <w:rFonts w:ascii="Noor_Zar" w:hAnsi="Noor_Zar" w:cs="Noor_Zar"/>
          <w:color w:val="000000"/>
          <w:sz w:val="28"/>
          <w:szCs w:val="28"/>
          <w:rtl/>
        </w:rPr>
        <w:t>ه مثلاً در آنجا یک چیز مکعب</w:t>
      </w:r>
      <w:r>
        <w:rPr>
          <w:rFonts w:ascii="Noor_Zar" w:hAnsi="Noor_Zar" w:cs="Noor_Zar"/>
          <w:color w:val="000000"/>
          <w:sz w:val="28"/>
          <w:szCs w:val="28"/>
          <w:rtl/>
        </w:rPr>
        <w:t xml:space="preserve"> مخفی شده و او این را از آنجا خارج می‌کنند؛ آقا آن مکعب را از آنجا بده به من! و این مکعب است، این در خزینه‌های دیگری است، ما مکعب را از بیرون به آنجا بردیم و از آنجا مکعب بیرون می‌آوریم و در آنجا هم مکعب بود، در این مورد آن‌طوری نیست در آن جا اینها از آنجا خارج شد</w:t>
      </w:r>
      <w:r>
        <w:rPr>
          <w:rFonts w:ascii="Cambria" w:hAnsi="Cambria"/>
          <w:color w:val="000000"/>
          <w:sz w:val="28"/>
          <w:szCs w:val="28"/>
          <w:rtl/>
        </w:rPr>
        <w:t> </w:t>
      </w:r>
      <w:r>
        <w:rPr>
          <w:rFonts w:ascii="Noor_Zar" w:hAnsi="Noor_Zar" w:cs="Noor_Zar"/>
          <w:color w:val="000000"/>
          <w:sz w:val="28"/>
          <w:szCs w:val="28"/>
          <w:rtl/>
        </w:rPr>
        <w:t>و</w:t>
      </w:r>
      <w:r>
        <w:rPr>
          <w:rFonts w:ascii="Cambria" w:hAnsi="Cambria"/>
          <w:color w:val="000000"/>
          <w:sz w:val="28"/>
          <w:szCs w:val="28"/>
          <w:rtl/>
        </w:rPr>
        <w:t> </w:t>
      </w:r>
      <w:r>
        <w:rPr>
          <w:rFonts w:ascii="Noor_Zar" w:hAnsi="Noor_Zar" w:cs="Noor_Zar"/>
          <w:color w:val="000000"/>
          <w:sz w:val="28"/>
          <w:szCs w:val="28"/>
          <w:rtl/>
        </w:rPr>
        <w:t>الان مکعب شد، استعداد مکعب یک وضع دیگری است، در خزینۀ خودش در آنجا هست منتهی در آنجا هست به این معناست که این مکعب در آنجا هم هست، نکتۀ ظریف و قابل دقت</w:t>
      </w:r>
      <w:r>
        <w:rPr>
          <w:rFonts w:ascii="Cambria" w:hAnsi="Cambria"/>
          <w:color w:val="000000"/>
          <w:sz w:val="28"/>
          <w:szCs w:val="28"/>
          <w:rtl/>
        </w:rPr>
        <w:t> </w:t>
      </w:r>
      <w:r>
        <w:rPr>
          <w:rFonts w:ascii="Noor_Zar" w:hAnsi="Noor_Zar" w:cs="Noor_Zar"/>
          <w:color w:val="000000"/>
          <w:sz w:val="28"/>
          <w:szCs w:val="28"/>
          <w:rtl/>
        </w:rPr>
        <w:t xml:space="preserve"> در اینجاست و توجه بیشتری لازم دارد</w:t>
      </w:r>
      <w:r w:rsidR="00E37AC2">
        <w:rPr>
          <w:rFonts w:ascii="Noor_Zar" w:hAnsi="Noor_Zar" w:cs="Noor_Zar"/>
          <w:color w:val="000000"/>
          <w:sz w:val="28"/>
          <w:szCs w:val="28"/>
          <w:rtl/>
        </w:rPr>
        <w:t xml:space="preserve">؛ </w:t>
      </w:r>
      <w:r w:rsidR="00E37AC2">
        <w:rPr>
          <w:rFonts w:ascii="Noor_Zar" w:hAnsi="Noor_Zar" w:cs="Noor_Zar" w:hint="cs"/>
          <w:color w:val="000000"/>
          <w:sz w:val="28"/>
          <w:szCs w:val="28"/>
          <w:rtl/>
        </w:rPr>
        <w:t>خ</w:t>
      </w:r>
      <w:r>
        <w:rPr>
          <w:rFonts w:ascii="Noor_Zar" w:hAnsi="Noor_Zar" w:cs="Noor_Zar"/>
          <w:color w:val="000000"/>
          <w:sz w:val="28"/>
          <w:szCs w:val="28"/>
          <w:rtl/>
        </w:rPr>
        <w:t>ب در آنجا کره، ما کره را آنجا گذاشتیم، در قسم اول خزینه، ما این کره را آنجا گذاشتیم</w:t>
      </w:r>
      <w:r>
        <w:rPr>
          <w:rFonts w:ascii="Cambria" w:hAnsi="Cambria"/>
          <w:color w:val="000000"/>
          <w:sz w:val="28"/>
          <w:szCs w:val="28"/>
          <w:rtl/>
        </w:rPr>
        <w:t> </w:t>
      </w:r>
      <w:r>
        <w:rPr>
          <w:rFonts w:ascii="Noor_Zar" w:hAnsi="Noor_Zar" w:cs="Noor_Zar"/>
          <w:color w:val="000000"/>
          <w:sz w:val="28"/>
          <w:szCs w:val="28"/>
          <w:rtl/>
        </w:rPr>
        <w:t>و</w:t>
      </w:r>
      <w:r>
        <w:rPr>
          <w:rFonts w:ascii="Cambria" w:hAnsi="Cambria"/>
          <w:color w:val="000000"/>
          <w:sz w:val="28"/>
          <w:szCs w:val="28"/>
          <w:rtl/>
        </w:rPr>
        <w:t> </w:t>
      </w:r>
      <w:r>
        <w:rPr>
          <w:rFonts w:ascii="Noor_Zar" w:hAnsi="Noor_Zar" w:cs="Noor_Zar"/>
          <w:color w:val="000000"/>
          <w:sz w:val="28"/>
          <w:szCs w:val="28"/>
          <w:rtl/>
        </w:rPr>
        <w:t>الآن این کره در آنجا کره بود و در اینجا هم آمد و کره شد، اما در قسم دوم خزینه این‌طوری نیست این کره الان در اینجا کره است و صورت کره دارد این همان در آنجا بود ولی در عین حال این در آنجا نبود در آن نظام این نیست، این جا یک نظام بالاتری است آسمان سیال، فضایی برتر از زمین جامد است استعداد او فراتر از این است که اشیاء عین زمین جامد در آنجا هم باشد شأن او بالاتر از این است که در آنجا هم مانند اینجا باشد در آنجا این از همان جا آمده اما در عین حال در آنجا در یک شأن بالاتری است</w:t>
      </w:r>
      <w:r w:rsidR="00E37AC2">
        <w:rPr>
          <w:rFonts w:ascii="Noor_Zar" w:hAnsi="Noor_Zar" w:cs="Noor_Zar" w:hint="cs"/>
          <w:color w:val="000000"/>
          <w:sz w:val="28"/>
          <w:szCs w:val="28"/>
          <w:rtl/>
        </w:rPr>
        <w:t>؛</w:t>
      </w:r>
      <w:r>
        <w:rPr>
          <w:rFonts w:ascii="Noor_Zar" w:hAnsi="Noor_Zar" w:cs="Noor_Zar"/>
          <w:color w:val="000000"/>
          <w:sz w:val="28"/>
          <w:szCs w:val="28"/>
          <w:rtl/>
        </w:rPr>
        <w:t xml:space="preserve"> آن </w:t>
      </w:r>
      <w:r>
        <w:rPr>
          <w:rFonts w:ascii="Noor_Zar" w:hAnsi="Noor_Zar" w:cs="Noor_Zar"/>
          <w:color w:val="000000"/>
          <w:sz w:val="28"/>
          <w:szCs w:val="28"/>
          <w:rtl/>
        </w:rPr>
        <w:lastRenderedPageBreak/>
        <w:t>نیست که بگوییم آقا در آنجا هم این باید باشد</w:t>
      </w:r>
      <w:r w:rsidR="00E37AC2">
        <w:rPr>
          <w:rFonts w:ascii="Noor_Zar" w:hAnsi="Noor_Zar" w:cs="Noor_Zar" w:hint="cs"/>
          <w:color w:val="000000"/>
          <w:sz w:val="28"/>
          <w:szCs w:val="28"/>
          <w:rtl/>
        </w:rPr>
        <w:t>،</w:t>
      </w:r>
      <w:r>
        <w:rPr>
          <w:rFonts w:ascii="Noor_Zar" w:hAnsi="Noor_Zar" w:cs="Noor_Zar"/>
          <w:color w:val="000000"/>
          <w:sz w:val="28"/>
          <w:szCs w:val="28"/>
          <w:rtl/>
        </w:rPr>
        <w:t xml:space="preserve"> نه</w:t>
      </w:r>
      <w:r w:rsidR="00E37AC2">
        <w:rPr>
          <w:rFonts w:ascii="Noor_Zar" w:hAnsi="Noor_Zar" w:cs="Noor_Zar" w:hint="cs"/>
          <w:color w:val="000000"/>
          <w:sz w:val="28"/>
          <w:szCs w:val="28"/>
          <w:rtl/>
        </w:rPr>
        <w:t>،</w:t>
      </w:r>
      <w:r>
        <w:rPr>
          <w:rFonts w:ascii="Noor_Zar" w:hAnsi="Noor_Zar" w:cs="Noor_Zar"/>
          <w:color w:val="000000"/>
          <w:sz w:val="28"/>
          <w:szCs w:val="28"/>
          <w:rtl/>
        </w:rPr>
        <w:t xml:space="preserve"> این در شأن اینجاست در شأن و در محدوده‌ی غلیظیِ زمین جامد است شأن آنجا از اینجا اجلّ است که بیاید و این هم در آنجا باشد، هکذا سیال این چیزی که در اینجا هست ما می گوییم در عالم قوه هم؛ مثلاً در ابر هم که این آب به‌صورت قوه است ما بگوییم همین آب است اما همین آب هم نیست آسمان قوه خیلی بالاتر از زمین سیال است که بیاید و ما بگوییم آقا این هم در آنجا همان است، در آنجا اینها چطوری جا شده‌اند؟! در ابر هم که به صورت قوه است در آنجا هم، این، آب است</w:t>
      </w:r>
      <w:r>
        <w:rPr>
          <w:rFonts w:ascii="Cambria" w:hAnsi="Cambria"/>
          <w:color w:val="000000"/>
          <w:sz w:val="28"/>
          <w:szCs w:val="28"/>
          <w:rtl/>
        </w:rPr>
        <w:t> </w:t>
      </w:r>
      <w:r>
        <w:rPr>
          <w:rFonts w:ascii="Noor_Zar" w:hAnsi="Noor_Zar" w:cs="Noor_Zar"/>
          <w:color w:val="000000"/>
          <w:sz w:val="28"/>
          <w:szCs w:val="28"/>
          <w:rtl/>
        </w:rPr>
        <w:t xml:space="preserve"> بلی، این هم، همان آب است اما این آب هم نیست، آسمان قوه خیلی بالاتر از زمینِ سیال است که بیاید و بگوییم آقا این آب هم در آنجا همان آب است، در آنجا اینها چطوری جا شده‌اند و تمام شده‌اند و یا تمام نشده‌اند، برای اینکه تو در زمین جامد می‌خواهی آسمان سیال را بررسی کنی، در زمینِ سیال می‌خواهی آسمان سیال را مشاهده کنی، مشکل تو در آنجاست اگر این بینش باز شد خواهی دید بله مطلب خیلی واضح بود اگر غیر از این باشد مشکل است</w:t>
      </w:r>
      <w:r w:rsidR="00E37AC2">
        <w:rPr>
          <w:rFonts w:ascii="Noor_Zar" w:hAnsi="Noor_Zar" w:cs="Noor_Zar" w:hint="cs"/>
          <w:color w:val="000000"/>
          <w:sz w:val="28"/>
          <w:szCs w:val="28"/>
          <w:rtl/>
        </w:rPr>
        <w:t>،</w:t>
      </w:r>
      <w:r>
        <w:rPr>
          <w:rFonts w:ascii="Noor_Zar" w:hAnsi="Noor_Zar" w:cs="Noor_Zar"/>
          <w:color w:val="000000"/>
          <w:sz w:val="28"/>
          <w:szCs w:val="28"/>
          <w:rtl/>
        </w:rPr>
        <w:t xml:space="preserve"> در آسمان قوه، بلکه این کاسه آب همان است</w:t>
      </w:r>
      <w:r w:rsidR="00E37AC2">
        <w:rPr>
          <w:rFonts w:ascii="Noor_Zar" w:hAnsi="Noor_Zar" w:cs="Noor_Zar" w:hint="cs"/>
          <w:color w:val="000000"/>
          <w:sz w:val="28"/>
          <w:szCs w:val="28"/>
          <w:rtl/>
        </w:rPr>
        <w:t>،</w:t>
      </w:r>
      <w:r>
        <w:rPr>
          <w:rFonts w:ascii="Noor_Zar" w:hAnsi="Noor_Zar" w:cs="Noor_Zar"/>
          <w:color w:val="000000"/>
          <w:sz w:val="28"/>
          <w:szCs w:val="28"/>
          <w:rtl/>
        </w:rPr>
        <w:t xml:space="preserve"> اما نه خیر! همان هم نیست</w:t>
      </w:r>
      <w:r>
        <w:rPr>
          <w:rFonts w:ascii="Cambria" w:hAnsi="Cambria"/>
          <w:color w:val="000000"/>
          <w:sz w:val="28"/>
          <w:szCs w:val="28"/>
          <w:rtl/>
        </w:rPr>
        <w:t> </w:t>
      </w:r>
      <w:r>
        <w:rPr>
          <w:rFonts w:ascii="Noor_Zar" w:hAnsi="Noor_Zar" w:cs="Noor_Zar"/>
          <w:color w:val="000000"/>
          <w:sz w:val="28"/>
          <w:szCs w:val="28"/>
          <w:rtl/>
        </w:rPr>
        <w:t xml:space="preserve"> ، در قوه هم که مثلاً در ابر</w:t>
      </w:r>
      <w:r w:rsidR="00E37AC2">
        <w:rPr>
          <w:rFonts w:ascii="Noor_Zar" w:hAnsi="Noor_Zar" w:cs="Noor_Zar" w:hint="cs"/>
          <w:color w:val="000000"/>
          <w:sz w:val="28"/>
          <w:szCs w:val="28"/>
          <w:rtl/>
        </w:rPr>
        <w:t>،</w:t>
      </w:r>
      <w:r>
        <w:rPr>
          <w:rFonts w:ascii="Noor_Zar" w:hAnsi="Noor_Zar" w:cs="Noor_Zar"/>
          <w:color w:val="000000"/>
          <w:sz w:val="28"/>
          <w:szCs w:val="28"/>
          <w:rtl/>
        </w:rPr>
        <w:t xml:space="preserve"> این آب به‌صورت قوه است در آنجا هم این آب بلی این آب همان آسمان همان هم نیست، آسمان قوه خیلی بالاتر از زمین سیال است و بیایم و بگویم آقا این همان است که در آنجا بود اینها چطوری در آنجا</w:t>
      </w:r>
      <w:r w:rsidR="00E37AC2">
        <w:rPr>
          <w:rFonts w:ascii="Noor_Zar" w:hAnsi="Noor_Zar" w:cs="Noor_Zar" w:hint="cs"/>
          <w:color w:val="000000"/>
          <w:sz w:val="28"/>
          <w:szCs w:val="28"/>
          <w:rtl/>
        </w:rPr>
        <w:t>،</w:t>
      </w:r>
      <w:r>
        <w:rPr>
          <w:rFonts w:ascii="Noor_Zar" w:hAnsi="Noor_Zar" w:cs="Noor_Zar"/>
          <w:color w:val="000000"/>
          <w:sz w:val="28"/>
          <w:szCs w:val="28"/>
          <w:rtl/>
        </w:rPr>
        <w:t xml:space="preserve"> جا شده‌اند؟! می گوییم آقا اشتباه تو در اینجاست چه جور جا شده اند ؟! و در اینجا تمام شده‌اند یا تمام نشده‌اند، برای اینکه تو در آنجا در زمین جامد آسمان سیال را</w:t>
      </w:r>
      <w:r w:rsidR="00E37AC2">
        <w:rPr>
          <w:rFonts w:ascii="Noor_Zar" w:hAnsi="Noor_Zar" w:cs="Noor_Zar" w:hint="cs"/>
          <w:color w:val="000000"/>
          <w:sz w:val="28"/>
          <w:szCs w:val="28"/>
          <w:rtl/>
        </w:rPr>
        <w:t xml:space="preserve"> می خواهی مشاهده کنی</w:t>
      </w:r>
      <w:r>
        <w:rPr>
          <w:rFonts w:ascii="Noor_Zar" w:hAnsi="Noor_Zar" w:cs="Noor_Zar"/>
          <w:color w:val="000000"/>
          <w:sz w:val="28"/>
          <w:szCs w:val="28"/>
          <w:rtl/>
        </w:rPr>
        <w:t xml:space="preserve"> و در زمین سیال می‌خواهی آسمان سیال را مشاهده بکنی! مشکل تو آنجاست. اگر این بینش باز شود خواهی دید مطلب خیلی واضح است</w:t>
      </w:r>
      <w:r w:rsidR="00E37AC2">
        <w:rPr>
          <w:rFonts w:ascii="Noor_Zar" w:hAnsi="Noor_Zar" w:cs="Noor_Zar" w:hint="cs"/>
          <w:color w:val="000000"/>
          <w:sz w:val="28"/>
          <w:szCs w:val="28"/>
          <w:rtl/>
        </w:rPr>
        <w:t>،</w:t>
      </w:r>
      <w:r>
        <w:rPr>
          <w:rFonts w:ascii="Noor_Zar" w:hAnsi="Noor_Zar" w:cs="Noor_Zar"/>
          <w:color w:val="000000"/>
          <w:sz w:val="28"/>
          <w:szCs w:val="28"/>
          <w:rtl/>
        </w:rPr>
        <w:t xml:space="preserve"> اگر غیر این باشد اشکال دارد و در آسمان قوه این کاسه آب همان است اما نه خیر همان هم نیست هر کدام در نظام خودشان [تعریف‌های مخصوصی دارند].</w:t>
      </w:r>
      <w:r>
        <w:rPr>
          <w:rFonts w:ascii="Cambria" w:hAnsi="Cambria"/>
          <w:color w:val="000000"/>
          <w:sz w:val="28"/>
          <w:szCs w:val="28"/>
          <w:rtl/>
        </w:rPr>
        <w:t> </w:t>
      </w:r>
    </w:p>
    <w:p w:rsidR="006306BD" w:rsidRDefault="006306BD" w:rsidP="00E61215">
      <w:pPr>
        <w:pStyle w:val="NormalWeb"/>
        <w:bidi/>
        <w:spacing w:before="0" w:beforeAutospacing="0" w:after="0" w:afterAutospacing="0"/>
        <w:jc w:val="both"/>
        <w:rPr>
          <w:rtl/>
        </w:rPr>
      </w:pPr>
      <w:r>
        <w:rPr>
          <w:rFonts w:ascii="Noor_Zar" w:hAnsi="Noor_Zar" w:cs="Noor_Zar"/>
          <w:color w:val="000000"/>
          <w:sz w:val="28"/>
          <w:szCs w:val="28"/>
          <w:rtl/>
        </w:rPr>
        <w:t xml:space="preserve">خلاصه عزیزان را خیلی خسته نکنیم مطلب خیلی قابل توجه است </w:t>
      </w:r>
      <w:r w:rsidRPr="00451223">
        <w:rPr>
          <w:rFonts w:ascii="Noor_Zar" w:hAnsi="Noor_Zar" w:cs="Noor_Zar"/>
          <w:b/>
          <w:bCs/>
          <w:color w:val="000000"/>
          <w:sz w:val="28"/>
          <w:szCs w:val="28"/>
          <w:rtl/>
        </w:rPr>
        <w:t>" لا تَنْفَدُ خَزَائِنُهُ "</w:t>
      </w:r>
      <w:r>
        <w:rPr>
          <w:rFonts w:ascii="Noor_Zar" w:hAnsi="Noor_Zar" w:cs="Noor_Zar"/>
          <w:color w:val="000000"/>
          <w:sz w:val="28"/>
          <w:szCs w:val="28"/>
          <w:rtl/>
        </w:rPr>
        <w:t>حالا خزائن نسبت به آن، داده می‌شود خزائن هایی که این طوری است! ببین در توحید دیگر چه خبرهایی هست؟!</w:t>
      </w:r>
      <w:r>
        <w:rPr>
          <w:rFonts w:ascii="Cambria" w:hAnsi="Cambria"/>
          <w:color w:val="000000"/>
          <w:sz w:val="28"/>
          <w:szCs w:val="28"/>
          <w:rtl/>
        </w:rPr>
        <w:t> </w:t>
      </w:r>
      <w:r>
        <w:rPr>
          <w:rFonts w:ascii="Noor_Zar" w:hAnsi="Noor_Zar" w:cs="Noor_Zar"/>
          <w:color w:val="000000"/>
          <w:sz w:val="28"/>
          <w:szCs w:val="28"/>
          <w:rtl/>
        </w:rPr>
        <w:t xml:space="preserve"> «خزائنهُ» این تازه خزینۀ«هُ» است این نیست که این خزائن مال هو است تا قوۀ ولایت که در نظام و در عالم خودش. </w:t>
      </w:r>
      <w:r w:rsidRPr="00E61215">
        <w:rPr>
          <w:rFonts w:ascii="Noor_Zar" w:hAnsi="Noor_Zar" w:cs="Noor_Zar"/>
          <w:b/>
          <w:bCs/>
          <w:color w:val="000000"/>
          <w:sz w:val="28"/>
          <w:szCs w:val="28"/>
          <w:rtl/>
        </w:rPr>
        <w:t>«لا تَنْفَدُ خَزَائِنُهُ»</w:t>
      </w:r>
      <w:r>
        <w:rPr>
          <w:rFonts w:ascii="Noor_Zar" w:hAnsi="Noor_Zar" w:cs="Noor_Zar"/>
          <w:color w:val="000000"/>
          <w:sz w:val="28"/>
          <w:szCs w:val="28"/>
          <w:rtl/>
        </w:rPr>
        <w:t xml:space="preserve"> خزائنه تمام نمی‌شود</w:t>
      </w:r>
      <w:r w:rsidR="00E61215">
        <w:rPr>
          <w:rFonts w:ascii="Cambria" w:hAnsi="Cambria" w:hint="cs"/>
          <w:color w:val="000000"/>
          <w:sz w:val="28"/>
          <w:szCs w:val="28"/>
          <w:rtl/>
        </w:rPr>
        <w:t>،</w:t>
      </w:r>
      <w:r w:rsidR="00E61215">
        <w:rPr>
          <w:rFonts w:ascii="Cambria" w:hAnsi="Cambria"/>
          <w:color w:val="000000"/>
          <w:sz w:val="28"/>
          <w:szCs w:val="28"/>
          <w:rtl/>
        </w:rPr>
        <w:t> </w:t>
      </w:r>
      <w:r>
        <w:rPr>
          <w:rFonts w:ascii="Noor_Zar" w:hAnsi="Noor_Zar" w:cs="Noor_Zar"/>
          <w:color w:val="000000"/>
          <w:sz w:val="28"/>
          <w:szCs w:val="28"/>
          <w:rtl/>
        </w:rPr>
        <w:t>همه</w:t>
      </w:r>
      <w:r w:rsidR="00E61215">
        <w:rPr>
          <w:rFonts w:ascii="Noor_Zar" w:hAnsi="Noor_Zar" w:cs="Noor_Zar" w:hint="cs"/>
          <w:color w:val="000000"/>
          <w:sz w:val="28"/>
          <w:szCs w:val="28"/>
          <w:rtl/>
        </w:rPr>
        <w:t xml:space="preserve"> </w:t>
      </w:r>
      <w:r>
        <w:rPr>
          <w:rFonts w:ascii="Noor_Zar" w:hAnsi="Noor_Zar" w:cs="Noor_Zar"/>
          <w:color w:val="000000"/>
          <w:sz w:val="28"/>
          <w:szCs w:val="28"/>
          <w:rtl/>
        </w:rPr>
        <w:t>شان زیر چتر ولایت هستند، اولین ظهوری که از عالم غیبیه که ولایت است نزدیک‌ترین حقیقت غیبیه که از جهت خواص، از جهت هر بعدی یعنی هرچه ما می‌خواهیم که به حقیقت صفتی بدهیم منتسب بکنیم اولین ظهور آن در اینجاست. که حتی در اینجا هم که بخواهیم مثال بزنیم این هم مانند آن است.</w:t>
      </w:r>
    </w:p>
    <w:p w:rsidR="006306BD" w:rsidRDefault="006306BD" w:rsidP="00E61215">
      <w:pPr>
        <w:pStyle w:val="NormalWeb"/>
        <w:bidi/>
        <w:spacing w:before="0" w:beforeAutospacing="0" w:after="0" w:afterAutospacing="0"/>
        <w:jc w:val="both"/>
        <w:rPr>
          <w:rtl/>
        </w:rPr>
      </w:pPr>
      <w:r>
        <w:rPr>
          <w:rFonts w:ascii="Cambria" w:hAnsi="Cambria"/>
          <w:color w:val="000000"/>
          <w:sz w:val="28"/>
          <w:szCs w:val="28"/>
          <w:rtl/>
        </w:rPr>
        <w:t> </w:t>
      </w:r>
      <w:r>
        <w:rPr>
          <w:rFonts w:ascii="Noor_Zar" w:hAnsi="Noor_Zar" w:cs="Noor_Zar"/>
          <w:color w:val="000000"/>
          <w:sz w:val="28"/>
          <w:szCs w:val="28"/>
          <w:rtl/>
        </w:rPr>
        <w:t>[سؤال پرسیده می‌شود:]</w:t>
      </w:r>
      <w:r w:rsidR="00E61215">
        <w:rPr>
          <w:rFonts w:ascii="Noor_Zar" w:hAnsi="Noor_Zar" w:cs="Noor_Zar" w:hint="cs"/>
          <w:color w:val="000000"/>
          <w:sz w:val="28"/>
          <w:szCs w:val="28"/>
          <w:rtl/>
        </w:rPr>
        <w:t xml:space="preserve"> </w:t>
      </w:r>
      <w:r>
        <w:rPr>
          <w:rFonts w:ascii="Noor_Zar" w:hAnsi="Noor_Zar" w:cs="Noor_Zar"/>
          <w:color w:val="000000"/>
          <w:sz w:val="28"/>
          <w:szCs w:val="28"/>
          <w:rtl/>
        </w:rPr>
        <w:t>پس اینها موجود هستند؟( جواب:)</w:t>
      </w:r>
      <w:r w:rsidR="00E61215">
        <w:rPr>
          <w:rFonts w:ascii="Noor_Zar" w:hAnsi="Noor_Zar" w:cs="Noor_Zar" w:hint="cs"/>
          <w:color w:val="000000"/>
          <w:sz w:val="28"/>
          <w:szCs w:val="28"/>
          <w:rtl/>
        </w:rPr>
        <w:t xml:space="preserve"> </w:t>
      </w:r>
      <w:r>
        <w:rPr>
          <w:rFonts w:ascii="Noor_Zar" w:hAnsi="Noor_Zar" w:cs="Noor_Zar"/>
          <w:color w:val="000000"/>
          <w:sz w:val="28"/>
          <w:szCs w:val="28"/>
          <w:rtl/>
        </w:rPr>
        <w:t>مراتب اینها به صورتی طولی هستند مثلاً سیال، خزینۀ شکل‌های جامد هست</w:t>
      </w:r>
      <w:r w:rsidR="00E61215">
        <w:rPr>
          <w:rFonts w:ascii="Noor_Zar" w:hAnsi="Noor_Zar" w:cs="Noor_Zar" w:hint="cs"/>
          <w:color w:val="000000"/>
          <w:sz w:val="28"/>
          <w:szCs w:val="28"/>
          <w:rtl/>
        </w:rPr>
        <w:t>،</w:t>
      </w:r>
      <w:r>
        <w:rPr>
          <w:rFonts w:ascii="Noor_Zar" w:hAnsi="Noor_Zar" w:cs="Noor_Zar"/>
          <w:color w:val="000000"/>
          <w:sz w:val="28"/>
          <w:szCs w:val="28"/>
          <w:rtl/>
        </w:rPr>
        <w:t xml:space="preserve"> قوّه</w:t>
      </w:r>
      <w:r w:rsidR="00E61215">
        <w:rPr>
          <w:rFonts w:ascii="Noor_Zar" w:hAnsi="Noor_Zar" w:cs="Noor_Zar" w:hint="cs"/>
          <w:color w:val="000000"/>
          <w:sz w:val="28"/>
          <w:szCs w:val="28"/>
          <w:rtl/>
        </w:rPr>
        <w:t xml:space="preserve"> </w:t>
      </w:r>
      <w:r>
        <w:rPr>
          <w:rFonts w:ascii="Noor_Zar" w:hAnsi="Noor_Zar" w:cs="Noor_Zar"/>
          <w:color w:val="000000"/>
          <w:sz w:val="28"/>
          <w:szCs w:val="28"/>
          <w:rtl/>
        </w:rPr>
        <w:t>خزینۀ سیال مانند گاز و امثال اینهاست</w:t>
      </w:r>
      <w:r w:rsidR="00E61215">
        <w:rPr>
          <w:rFonts w:ascii="Noor_Zar" w:hAnsi="Noor_Zar" w:cs="Noor_Zar" w:hint="cs"/>
          <w:color w:val="000000"/>
          <w:sz w:val="28"/>
          <w:szCs w:val="28"/>
          <w:rtl/>
        </w:rPr>
        <w:t>؛</w:t>
      </w:r>
      <w:r>
        <w:rPr>
          <w:rFonts w:ascii="Noor_Zar" w:hAnsi="Noor_Zar" w:cs="Noor_Zar"/>
          <w:color w:val="000000"/>
          <w:sz w:val="28"/>
          <w:szCs w:val="28"/>
          <w:rtl/>
        </w:rPr>
        <w:t xml:space="preserve"> خود قوّه</w:t>
      </w:r>
      <w:r w:rsidR="00E61215">
        <w:rPr>
          <w:rFonts w:ascii="Noor_Zar" w:hAnsi="Noor_Zar" w:cs="Noor_Zar" w:hint="cs"/>
          <w:color w:val="000000"/>
          <w:sz w:val="28"/>
          <w:szCs w:val="28"/>
          <w:rtl/>
        </w:rPr>
        <w:t>،</w:t>
      </w:r>
      <w:r>
        <w:rPr>
          <w:rFonts w:ascii="Noor_Zar" w:hAnsi="Noor_Zar" w:cs="Noor_Zar"/>
          <w:color w:val="000000"/>
          <w:sz w:val="28"/>
          <w:szCs w:val="28"/>
          <w:rtl/>
        </w:rPr>
        <w:t xml:space="preserve"> خودش یک خزینه دارد که از آنجا (قوّه، قوّه می‌شود) ببین آن چیست؟ هر چه بالاتر می‌رویم این مراتب لطیف‌تر می‌شوند. هو الطیف در اینجا معنای لطیف، کمی باز می‌شود، ما آن مقدار که از لطیف آشنا هستیم فقط این است که ......</w:t>
      </w:r>
      <w:r>
        <w:rPr>
          <w:rFonts w:ascii="Cambria" w:hAnsi="Cambria"/>
          <w:color w:val="000000"/>
          <w:sz w:val="28"/>
          <w:szCs w:val="28"/>
          <w:rtl/>
        </w:rPr>
        <w:t> </w:t>
      </w:r>
    </w:p>
    <w:p w:rsidR="006306BD" w:rsidRDefault="006306BD" w:rsidP="00BA5494">
      <w:pPr>
        <w:pStyle w:val="NormalWeb"/>
        <w:bidi/>
        <w:spacing w:before="0" w:beforeAutospacing="0" w:after="200" w:afterAutospacing="0"/>
        <w:jc w:val="both"/>
        <w:rPr>
          <w:rtl/>
        </w:rPr>
      </w:pPr>
      <w:r>
        <w:rPr>
          <w:rFonts w:ascii="Noor_Zar" w:hAnsi="Noor_Zar" w:cs="Noor_Zar"/>
          <w:color w:val="000000"/>
          <w:sz w:val="28"/>
          <w:szCs w:val="28"/>
          <w:rtl/>
        </w:rPr>
        <w:lastRenderedPageBreak/>
        <w:t>وقتی لطیف شد خودش خواص خزینه‌ای پیدا کرد که از درونش حقایقی باز می‌شود</w:t>
      </w:r>
      <w:r w:rsidR="00E61215">
        <w:rPr>
          <w:rFonts w:ascii="Noor_Zar" w:hAnsi="Noor_Zar" w:cs="Noor_Zar" w:hint="cs"/>
          <w:color w:val="000000"/>
          <w:sz w:val="28"/>
          <w:szCs w:val="28"/>
          <w:rtl/>
        </w:rPr>
        <w:t>،</w:t>
      </w:r>
      <w:r>
        <w:rPr>
          <w:rFonts w:ascii="Noor_Zar" w:hAnsi="Noor_Zar" w:cs="Noor_Zar"/>
          <w:color w:val="000000"/>
          <w:sz w:val="28"/>
          <w:szCs w:val="28"/>
          <w:rtl/>
        </w:rPr>
        <w:t xml:space="preserve"> در اینجا می‌بینید که خزائن را به‌صورت جمع آورده که از درونش خزینه‌ها باز می‌شود و به صورت تو در تو اینها به بالا می‌روند که همین‌طور هم به این شکل که در جلسۀ قبل عرض شد وقتی می گوییم هو العلیم در حقیقتِ غیبیه علمی که ما از آن داریم نستعیذ بالله آن نیست که ما آن را شناختیم، این شناخت، غیرِ توحید است، وقتی قدیر می گوییم آن مفهومی که من از آن قدرت دارم می‌خواهم این قدرت را به او نسبت بدهم نعوذبالله، لطافت من آن قدر باید باز شود و وارد آن لطافت شوم و به آسمان‌های بالاتر وارد شوم، وقتی آسمان می گوییم در ذهنمان همان آسمان‌های مادی می‌آید کجایند؟ این آسمان‌ها از وجود خودم باز می‌شوند هر چه انسان لطیف‌تر می‌شود، نورانی می‌شود، صاف می‌شود و از زمینی بودن خارج می‌شود</w:t>
      </w:r>
      <w:r w:rsidR="00BA5494">
        <w:rPr>
          <w:rFonts w:ascii="Noor_Zar" w:hAnsi="Noor_Zar" w:cs="Noor_Zar" w:hint="cs"/>
          <w:color w:val="000000"/>
          <w:sz w:val="28"/>
          <w:szCs w:val="28"/>
          <w:rtl/>
        </w:rPr>
        <w:t>،</w:t>
      </w:r>
      <w:r>
        <w:rPr>
          <w:rFonts w:ascii="Noor_Zar" w:hAnsi="Noor_Zar" w:cs="Noor_Zar"/>
          <w:color w:val="000000"/>
          <w:sz w:val="28"/>
          <w:szCs w:val="28"/>
          <w:rtl/>
        </w:rPr>
        <w:t xml:space="preserve"> در آسمان خود به خود آنها هم [قابل دریافت می‌شوند] تا در آنجا توجه پیدا می‌کند که اصلاً وقتی هو العلیم می گوییم یا وقتی حقیقت غیبیه می گوییم مفهوم علیم در آنجا نیست المؤمنون لِعظَمَتِک</w:t>
      </w:r>
      <w:r w:rsidR="00BA5494">
        <w:rPr>
          <w:rFonts w:ascii="Noor_Zar" w:hAnsi="Noor_Zar" w:cs="Noor_Zar" w:hint="cs"/>
          <w:color w:val="000000"/>
          <w:sz w:val="28"/>
          <w:szCs w:val="28"/>
          <w:rtl/>
        </w:rPr>
        <w:t>،</w:t>
      </w:r>
      <w:r>
        <w:rPr>
          <w:rFonts w:ascii="Noor_Zar" w:hAnsi="Noor_Zar" w:cs="Noor_Zar"/>
          <w:color w:val="000000"/>
          <w:sz w:val="28"/>
          <w:szCs w:val="28"/>
          <w:rtl/>
        </w:rPr>
        <w:t xml:space="preserve"> مثال عرض کردیم الان وقتی که از این آیینه نور به اتاق منعکس بشود این اتاق با کل موجودیتش نور را توصیف می‌کند با کل خورشید روشن است یعنی چه را توصیف می‌کند</w:t>
      </w:r>
      <w:r w:rsidR="00BA5494">
        <w:rPr>
          <w:rFonts w:ascii="Noor_Zar" w:hAnsi="Noor_Zar" w:cs="Noor_Zar" w:hint="cs"/>
          <w:color w:val="000000"/>
          <w:sz w:val="28"/>
          <w:szCs w:val="28"/>
          <w:rtl/>
        </w:rPr>
        <w:t>؛</w:t>
      </w:r>
      <w:r>
        <w:rPr>
          <w:rFonts w:ascii="Noor_Zar" w:hAnsi="Noor_Zar" w:cs="Noor_Zar"/>
          <w:color w:val="000000"/>
          <w:sz w:val="28"/>
          <w:szCs w:val="28"/>
          <w:rtl/>
        </w:rPr>
        <w:t xml:space="preserve"> نه اینکه در اینجا به‌صورت</w:t>
      </w:r>
      <w:r>
        <w:rPr>
          <w:rFonts w:ascii="Cambria" w:hAnsi="Cambria"/>
          <w:color w:val="000000"/>
          <w:sz w:val="28"/>
          <w:szCs w:val="28"/>
          <w:rtl/>
        </w:rPr>
        <w:t> </w:t>
      </w:r>
      <w:r>
        <w:rPr>
          <w:rFonts w:ascii="Noor_Zar" w:hAnsi="Noor_Zar" w:cs="Noor_Zar"/>
          <w:color w:val="000000"/>
          <w:sz w:val="28"/>
          <w:szCs w:val="28"/>
          <w:rtl/>
        </w:rPr>
        <w:t xml:space="preserve"> زبانی</w:t>
      </w:r>
      <w:r>
        <w:rPr>
          <w:rFonts w:ascii="Cambria" w:hAnsi="Cambria"/>
          <w:color w:val="000000"/>
          <w:sz w:val="28"/>
          <w:szCs w:val="28"/>
          <w:rtl/>
        </w:rPr>
        <w:t> </w:t>
      </w:r>
      <w:r>
        <w:rPr>
          <w:rFonts w:ascii="Noor_Zar" w:hAnsi="Noor_Zar" w:cs="Noor_Zar"/>
          <w:color w:val="000000"/>
          <w:sz w:val="28"/>
          <w:szCs w:val="28"/>
          <w:rtl/>
        </w:rPr>
        <w:t xml:space="preserve"> به ما بگوید که خورشید روشن است من این را دیده‌ام و به شما هم می گویم و شما هم قبول بکنید </w:t>
      </w:r>
      <w:r w:rsidR="00BA5494">
        <w:rPr>
          <w:rFonts w:ascii="Noor_Zar" w:hAnsi="Noor_Zar" w:cs="Noor_Zar" w:hint="cs"/>
          <w:color w:val="000000"/>
          <w:sz w:val="28"/>
          <w:szCs w:val="28"/>
          <w:rtl/>
        </w:rPr>
        <w:t xml:space="preserve">که </w:t>
      </w:r>
      <w:r>
        <w:rPr>
          <w:rFonts w:ascii="Noor_Zar" w:hAnsi="Noor_Zar" w:cs="Noor_Zar"/>
          <w:color w:val="000000"/>
          <w:sz w:val="28"/>
          <w:szCs w:val="28"/>
          <w:rtl/>
        </w:rPr>
        <w:t>آنجا مثلاً</w:t>
      </w:r>
      <w:r>
        <w:rPr>
          <w:rFonts w:ascii="Cambria" w:hAnsi="Cambria"/>
          <w:color w:val="000000"/>
          <w:sz w:val="28"/>
          <w:szCs w:val="28"/>
          <w:rtl/>
        </w:rPr>
        <w:t> </w:t>
      </w:r>
      <w:r>
        <w:rPr>
          <w:rFonts w:ascii="Noor_Zar" w:hAnsi="Noor_Zar" w:cs="Noor_Zar"/>
          <w:color w:val="000000"/>
          <w:sz w:val="28"/>
          <w:szCs w:val="28"/>
          <w:rtl/>
        </w:rPr>
        <w:t xml:space="preserve"> نور هست، نه!</w:t>
      </w:r>
      <w:r>
        <w:rPr>
          <w:rFonts w:ascii="Cambria" w:hAnsi="Cambria"/>
          <w:color w:val="000000"/>
          <w:sz w:val="28"/>
          <w:szCs w:val="28"/>
          <w:rtl/>
        </w:rPr>
        <w:t> </w:t>
      </w:r>
      <w:r>
        <w:rPr>
          <w:rFonts w:ascii="Noor_Zar" w:hAnsi="Noor_Zar" w:cs="Noor_Zar"/>
          <w:color w:val="000000"/>
          <w:sz w:val="28"/>
          <w:szCs w:val="28"/>
          <w:rtl/>
        </w:rPr>
        <w:t xml:space="preserve"> کل موجودیت خودش توصیف کننده هست کل درخشندگی این شعاع، خودش علنی کنندۀ این است که آن خورشید روشن و گرم است یعنی چه</w:t>
      </w:r>
      <w:r w:rsidR="00BA5494">
        <w:rPr>
          <w:rFonts w:ascii="Noor_Zar" w:hAnsi="Noor_Zar" w:cs="Noor_Zar" w:hint="cs"/>
          <w:color w:val="000000"/>
          <w:sz w:val="28"/>
          <w:szCs w:val="28"/>
          <w:rtl/>
        </w:rPr>
        <w:t>،</w:t>
      </w:r>
      <w:r>
        <w:rPr>
          <w:rFonts w:ascii="Noor_Zar" w:hAnsi="Noor_Zar" w:cs="Noor_Zar"/>
          <w:color w:val="000000"/>
          <w:sz w:val="28"/>
          <w:szCs w:val="28"/>
          <w:rtl/>
        </w:rPr>
        <w:t xml:space="preserve"> وقتی ما می گوییم ظَهَرَ لا اله الا الله که می‌شود یعنی اینکه اصلاً لا اله الا الله در حقیقت غیبیه مفهومی در آنجا ندارد</w:t>
      </w:r>
      <w:r w:rsidR="00BA5494">
        <w:rPr>
          <w:rFonts w:ascii="Noor_Zar" w:hAnsi="Noor_Zar" w:cs="Noor_Zar" w:hint="cs"/>
          <w:color w:val="000000"/>
          <w:sz w:val="28"/>
          <w:szCs w:val="28"/>
          <w:rtl/>
        </w:rPr>
        <w:t>.</w:t>
      </w:r>
      <w:r>
        <w:rPr>
          <w:rFonts w:ascii="Noor_Zar" w:hAnsi="Noor_Zar" w:cs="Noor_Zar"/>
          <w:color w:val="000000"/>
          <w:sz w:val="28"/>
          <w:szCs w:val="28"/>
          <w:rtl/>
        </w:rPr>
        <w:t xml:space="preserve"> چرا</w:t>
      </w:r>
      <w:r w:rsidR="00BA5494">
        <w:rPr>
          <w:rFonts w:ascii="Noor_Zar" w:hAnsi="Noor_Zar" w:cs="Noor_Zar" w:hint="cs"/>
          <w:color w:val="000000"/>
          <w:sz w:val="28"/>
          <w:szCs w:val="28"/>
          <w:rtl/>
        </w:rPr>
        <w:t>؟</w:t>
      </w:r>
      <w:r>
        <w:rPr>
          <w:rFonts w:ascii="Noor_Zar" w:hAnsi="Noor_Zar" w:cs="Noor_Zar"/>
          <w:color w:val="000000"/>
          <w:sz w:val="28"/>
          <w:szCs w:val="28"/>
          <w:rtl/>
        </w:rPr>
        <w:t xml:space="preserve"> برای اینکه عظمت و کبریایی آن حقیقت غیبیه اجازه نمی‌دهد که در آنجا اصلاً صفت، مفهوم و صورت پیدا بکند</w:t>
      </w:r>
      <w:r w:rsidR="00BA5494">
        <w:rPr>
          <w:rFonts w:ascii="Noor_Zar" w:hAnsi="Noor_Zar" w:cs="Noor_Zar" w:hint="cs"/>
          <w:color w:val="000000"/>
          <w:sz w:val="28"/>
          <w:szCs w:val="28"/>
          <w:rtl/>
        </w:rPr>
        <w:t>.</w:t>
      </w:r>
      <w:r>
        <w:rPr>
          <w:rFonts w:ascii="Noor_Zar" w:hAnsi="Noor_Zar" w:cs="Noor_Zar"/>
          <w:color w:val="000000"/>
          <w:sz w:val="28"/>
          <w:szCs w:val="28"/>
          <w:rtl/>
        </w:rPr>
        <w:t xml:space="preserve"> آن وقتی که یک درجه پایین می‌آید در آنجا علم، قدرت، عظمت، حکومت، فلان، فلان و اسماء در آنجا مفهوم و صورت می‌توانند پیدا کنند بنابراین این دید توحیدی وقتی به برکت این دعاها می‌خواهد باز شود و با آن وضعیتِ تمرکزی که در این ایام و آن خاصیت این ایام که هست خداوند به انسان توفیق می‌دهد در شب قد</w:t>
      </w:r>
      <w:r w:rsidR="00BA5494">
        <w:rPr>
          <w:rFonts w:ascii="Noor_Zar" w:hAnsi="Noor_Zar" w:cs="Noor_Zar"/>
          <w:color w:val="000000"/>
          <w:sz w:val="28"/>
          <w:szCs w:val="28"/>
          <w:rtl/>
        </w:rPr>
        <w:t xml:space="preserve">ر و در عید فطر به فطرتش بازگشت </w:t>
      </w:r>
      <w:r>
        <w:rPr>
          <w:rFonts w:ascii="Noor_Zar" w:hAnsi="Noor_Zar" w:cs="Noor_Zar"/>
          <w:color w:val="000000"/>
          <w:sz w:val="28"/>
          <w:szCs w:val="28"/>
          <w:rtl/>
        </w:rPr>
        <w:t>کند که همان توحید است و برای انسان باز می‌شود و در اینجا سرنوشت انسان تعیین خواهد شد.</w:t>
      </w:r>
    </w:p>
    <w:p w:rsidR="006306BD" w:rsidRDefault="006306BD" w:rsidP="00BA5494">
      <w:pPr>
        <w:pStyle w:val="NormalWeb"/>
        <w:bidi/>
        <w:spacing w:before="0" w:beforeAutospacing="0" w:after="200" w:afterAutospacing="0"/>
        <w:jc w:val="both"/>
        <w:rPr>
          <w:rtl/>
        </w:rPr>
      </w:pPr>
      <w:r>
        <w:rPr>
          <w:rFonts w:ascii="Noor_Zar" w:hAnsi="Noor_Zar" w:cs="Noor_Zar"/>
          <w:color w:val="000000"/>
          <w:sz w:val="28"/>
          <w:szCs w:val="28"/>
          <w:rtl/>
        </w:rPr>
        <w:t>علی‌ای‌حال بقیۀ دعا خیلی عالی و مضامین [پر محتوایی دارد] وقت هم که تمام شد و این را هم عرض می‌کنم در مورد این موضوع هم خودمان فکر بکنیم</w:t>
      </w:r>
      <w:r w:rsidR="00BA5494">
        <w:rPr>
          <w:rFonts w:ascii="Noor_Zar" w:hAnsi="Noor_Zar" w:cs="Noor_Zar" w:hint="cs"/>
          <w:color w:val="000000"/>
          <w:sz w:val="28"/>
          <w:szCs w:val="28"/>
          <w:rtl/>
        </w:rPr>
        <w:t>،</w:t>
      </w:r>
      <w:r>
        <w:rPr>
          <w:rFonts w:ascii="Noor_Zar" w:hAnsi="Noor_Zar" w:cs="Noor_Zar"/>
          <w:color w:val="000000"/>
          <w:sz w:val="28"/>
          <w:szCs w:val="28"/>
          <w:rtl/>
        </w:rPr>
        <w:t xml:space="preserve"> بله</w:t>
      </w:r>
      <w:r>
        <w:rPr>
          <w:rFonts w:ascii="Cambria" w:hAnsi="Cambria"/>
          <w:color w:val="000000"/>
          <w:sz w:val="28"/>
          <w:szCs w:val="28"/>
          <w:rtl/>
        </w:rPr>
        <w:t> </w:t>
      </w:r>
      <w:r>
        <w:rPr>
          <w:rFonts w:ascii="Noor_Zar" w:hAnsi="Noor_Zar" w:cs="Noor_Zar"/>
          <w:color w:val="000000"/>
          <w:sz w:val="28"/>
          <w:szCs w:val="28"/>
          <w:rtl/>
        </w:rPr>
        <w:t xml:space="preserve"> </w:t>
      </w:r>
      <w:r w:rsidRPr="00BA5494">
        <w:rPr>
          <w:rFonts w:ascii="Noor_Zar" w:hAnsi="Noor_Zar" w:cs="Noor_Zar"/>
          <w:b/>
          <w:bCs/>
          <w:color w:val="000000"/>
          <w:sz w:val="28"/>
          <w:szCs w:val="28"/>
          <w:rtl/>
        </w:rPr>
        <w:t>" أَنَا تَائِبٌ إِلَیْکَ مِنَ الْخَطَایَا وَ رَاغِبٌ إِلَیْکَ فِی تَ</w:t>
      </w:r>
      <w:r w:rsidR="00BA5494">
        <w:rPr>
          <w:rFonts w:ascii="Noor_Zar" w:hAnsi="Noor_Zar" w:cs="Noor_Zar"/>
          <w:b/>
          <w:bCs/>
          <w:color w:val="000000"/>
          <w:sz w:val="28"/>
          <w:szCs w:val="28"/>
          <w:rtl/>
        </w:rPr>
        <w:t>وْفِیرِ حَظِّی مِنَ الْعَطَایَا</w:t>
      </w:r>
      <w:r w:rsidRPr="00BA5494">
        <w:rPr>
          <w:rFonts w:ascii="Noor_Zar" w:hAnsi="Noor_Zar" w:cs="Noor_Zar"/>
          <w:b/>
          <w:bCs/>
          <w:color w:val="000000"/>
          <w:sz w:val="28"/>
          <w:szCs w:val="28"/>
          <w:rtl/>
        </w:rPr>
        <w:t>"</w:t>
      </w:r>
      <w:r>
        <w:rPr>
          <w:rFonts w:ascii="Noor_Zar" w:hAnsi="Noor_Zar" w:cs="Noor_Zar"/>
          <w:color w:val="000000"/>
          <w:sz w:val="28"/>
          <w:szCs w:val="28"/>
          <w:rtl/>
        </w:rPr>
        <w:t xml:space="preserve"> معمولاً گنه‌کار می‌خواهد عذر خواهی کند آن رو را ندارد که بیاید و بگوید آقا از آنجا فلان میوه را بیاورید و به من بدهید، او باید از خجالت آن گناهان،</w:t>
      </w:r>
      <w:r w:rsidR="00BA5494">
        <w:rPr>
          <w:rFonts w:ascii="Noor_Zar" w:hAnsi="Noor_Zar" w:cs="Noor_Zar" w:hint="cs"/>
          <w:color w:val="000000"/>
          <w:sz w:val="28"/>
          <w:szCs w:val="28"/>
          <w:rtl/>
        </w:rPr>
        <w:t xml:space="preserve"> </w:t>
      </w:r>
      <w:r>
        <w:rPr>
          <w:rFonts w:ascii="Noor_Zar" w:hAnsi="Noor_Zar" w:cs="Noor_Zar"/>
          <w:color w:val="000000"/>
          <w:sz w:val="28"/>
          <w:szCs w:val="28"/>
          <w:rtl/>
        </w:rPr>
        <w:t>درمانده باشد تازه بیاید و بگوید آقا از آنجا بیاورید و فلان غذا را به من بدهید و فلان لباس را بد</w:t>
      </w:r>
      <w:bookmarkStart w:id="0" w:name="_GoBack"/>
      <w:bookmarkEnd w:id="0"/>
      <w:r>
        <w:rPr>
          <w:rFonts w:ascii="Noor_Zar" w:hAnsi="Noor_Zar" w:cs="Noor_Zar"/>
          <w:color w:val="000000"/>
          <w:sz w:val="28"/>
          <w:szCs w:val="28"/>
          <w:rtl/>
        </w:rPr>
        <w:t>هید</w:t>
      </w:r>
      <w:r w:rsidR="00BA5494">
        <w:rPr>
          <w:rFonts w:ascii="Noor_Zar" w:hAnsi="Noor_Zar" w:cs="Noor_Zar" w:hint="cs"/>
          <w:color w:val="000000"/>
          <w:sz w:val="28"/>
          <w:szCs w:val="28"/>
          <w:rtl/>
        </w:rPr>
        <w:t>!</w:t>
      </w:r>
      <w:r>
        <w:rPr>
          <w:rFonts w:ascii="Noor_Zar" w:hAnsi="Noor_Zar" w:cs="Noor_Zar"/>
          <w:color w:val="000000"/>
          <w:sz w:val="28"/>
          <w:szCs w:val="28"/>
          <w:rtl/>
        </w:rPr>
        <w:t xml:space="preserve"> با این خاصیت می گویند آقا، این آدم چه پر رو است گناهان این شخص بس نیست می‌آید و از ما درخواست هم می‌کند</w:t>
      </w:r>
      <w:r w:rsidR="00BA5494">
        <w:rPr>
          <w:rFonts w:ascii="Noor_Zar" w:hAnsi="Noor_Zar" w:cs="Noor_Zar" w:hint="cs"/>
          <w:color w:val="000000"/>
          <w:sz w:val="28"/>
          <w:szCs w:val="28"/>
          <w:rtl/>
        </w:rPr>
        <w:t>!</w:t>
      </w:r>
      <w:r>
        <w:rPr>
          <w:rFonts w:ascii="Noor_Zar" w:hAnsi="Noor_Zar" w:cs="Noor_Zar"/>
          <w:color w:val="000000"/>
          <w:sz w:val="28"/>
          <w:szCs w:val="28"/>
          <w:rtl/>
        </w:rPr>
        <w:t xml:space="preserve"> ببین توبۀ تو را قبول می‌کند یا نمی‌کند، آمده و شروع کرده و می‌گوید،آن‌هم از بالا بالاها می‌خواهد</w:t>
      </w:r>
      <w:r w:rsidR="00BA5494">
        <w:rPr>
          <w:rFonts w:ascii="Noor_Zar" w:hAnsi="Noor_Zar" w:cs="Noor_Zar" w:hint="cs"/>
          <w:color w:val="000000"/>
          <w:sz w:val="28"/>
          <w:szCs w:val="28"/>
          <w:rtl/>
        </w:rPr>
        <w:t>!</w:t>
      </w:r>
      <w:r>
        <w:rPr>
          <w:rFonts w:ascii="Noor_Zar" w:hAnsi="Noor_Zar" w:cs="Noor_Zar"/>
          <w:color w:val="000000"/>
          <w:sz w:val="28"/>
          <w:szCs w:val="28"/>
          <w:rtl/>
        </w:rPr>
        <w:t xml:space="preserve"> اما رابطۀ بنده و حضرت حق چیست که اهل بیت </w:t>
      </w:r>
      <w:r>
        <w:rPr>
          <w:rFonts w:ascii="Noor_Zar" w:hAnsi="Noor_Zar" w:cs="Noor_Zar"/>
          <w:color w:val="000000"/>
          <w:sz w:val="28"/>
          <w:szCs w:val="28"/>
          <w:rtl/>
        </w:rPr>
        <w:lastRenderedPageBreak/>
        <w:t xml:space="preserve">علیم السلام به ما سیستم توبه توحیدی را یاد می‌دهند، این نیست که شاه مملکتی مثلاً از من عصبانی شده و می‌روم از او عذر </w:t>
      </w:r>
      <w:r w:rsidR="00BA5494">
        <w:rPr>
          <w:rFonts w:ascii="Noor_Zar" w:hAnsi="Noor_Zar" w:cs="Noor_Zar"/>
          <w:color w:val="000000"/>
          <w:sz w:val="28"/>
          <w:szCs w:val="28"/>
          <w:rtl/>
        </w:rPr>
        <w:t>خواهی بکنم به حرف او گوش ندادم</w:t>
      </w:r>
      <w:r w:rsidR="00BA5494">
        <w:rPr>
          <w:rFonts w:ascii="Noor_Zar" w:hAnsi="Noor_Zar" w:cs="Noor_Zar" w:hint="cs"/>
          <w:color w:val="000000"/>
          <w:sz w:val="28"/>
          <w:szCs w:val="28"/>
          <w:rtl/>
        </w:rPr>
        <w:t>؛</w:t>
      </w:r>
      <w:r>
        <w:rPr>
          <w:rFonts w:ascii="Noor_Zar" w:hAnsi="Noor_Zar" w:cs="Noor_Zar"/>
          <w:color w:val="000000"/>
          <w:sz w:val="28"/>
          <w:szCs w:val="28"/>
          <w:rtl/>
        </w:rPr>
        <w:t xml:space="preserve"> این‌طوری نیست یک بینشی در اینجا باز می‌کند خدایا من از خطایا توبه‌کننده هستم که به محضر تو آمده‌ام و عاشق پر حظّ ترین عطایای تو هستم</w:t>
      </w:r>
      <w:r w:rsidR="00BA5494">
        <w:rPr>
          <w:rFonts w:ascii="Noor_Zar" w:hAnsi="Noor_Zar" w:cs="Noor_Zar" w:hint="cs"/>
          <w:color w:val="000000"/>
          <w:sz w:val="28"/>
          <w:szCs w:val="28"/>
          <w:rtl/>
        </w:rPr>
        <w:t>،</w:t>
      </w:r>
      <w:r>
        <w:rPr>
          <w:rFonts w:ascii="Noor_Zar" w:hAnsi="Noor_Zar" w:cs="Noor_Zar"/>
          <w:color w:val="000000"/>
          <w:sz w:val="28"/>
          <w:szCs w:val="28"/>
          <w:rtl/>
        </w:rPr>
        <w:t xml:space="preserve"> عجب این انسان پر روست! بلی اگر محضر غیر الله بود خیلی پررویی بود تازه هنوز گناهان تو را نبخشیده‌ام نمی‌دانم حکم و نظر دادگاه دربارۀ تو چیست، می‌گوید آقا من از آن میوه‌ها، آن هم از آن خوبش را می‌خواهم، عجب! از غذاها آن بهترینش را می‌خواهم حالا ببین کسی به تو می‌دهد که بهترینش را هم می‌خواهی، خدایا من آدمی هستم که آمده‌ام از خطاهایم توبه کرده‌ام " وَ رَاغِبٌ إِلَیْکَ فِی تَوْفِیرِ حَظِّی مِنَ الْعَطَایَا " رابطۀ بنده با حضرت ربّ چطور رابطه‌ای است که در اینجا که خیلی ضعیفِ ضعیفِ ضعیف، هیچ و به صورت و در حد سایه</w:t>
      </w:r>
      <w:r>
        <w:rPr>
          <w:rFonts w:ascii="Cambria" w:hAnsi="Cambria"/>
          <w:color w:val="000000"/>
          <w:sz w:val="28"/>
          <w:szCs w:val="28"/>
          <w:rtl/>
        </w:rPr>
        <w:t> </w:t>
      </w:r>
      <w:r>
        <w:rPr>
          <w:rFonts w:ascii="Noor_Zar" w:hAnsi="Noor_Zar" w:cs="Noor_Zar"/>
          <w:color w:val="000000"/>
          <w:sz w:val="28"/>
          <w:szCs w:val="28"/>
          <w:rtl/>
        </w:rPr>
        <w:t xml:space="preserve"> نازل شده‌اش مانند رابطه‌ی مادر و فرزند؛ می‌بینی وقتی فرزند در یکجایی از یک چیزی می‌ترسد به رویش هم نمی‌تواند نگاه بکند</w:t>
      </w:r>
      <w:r w:rsidR="00BA5494">
        <w:rPr>
          <w:rFonts w:ascii="Noor_Zar" w:hAnsi="Noor_Zar" w:cs="Noor_Zar" w:hint="cs"/>
          <w:color w:val="000000"/>
          <w:sz w:val="28"/>
          <w:szCs w:val="28"/>
          <w:rtl/>
        </w:rPr>
        <w:t>،</w:t>
      </w:r>
      <w:r>
        <w:rPr>
          <w:rFonts w:ascii="Noor_Zar" w:hAnsi="Noor_Zar" w:cs="Noor_Zar"/>
          <w:color w:val="000000"/>
          <w:sz w:val="28"/>
          <w:szCs w:val="28"/>
          <w:rtl/>
        </w:rPr>
        <w:t xml:space="preserve"> اما به سر مادرش هر بلایی درآورده تازه موقع صبح می‌گوید چایی شیرین هم بده، نمی‌شود صبحانۀ من باید این جوری باشد عجب! این فرزند چقدر باید عشق، محبت و رابطه‌ی وجودی داشته باشد</w:t>
      </w:r>
      <w:r w:rsidR="00BA5494">
        <w:rPr>
          <w:rFonts w:ascii="Noor_Zar" w:hAnsi="Noor_Zar" w:cs="Noor_Zar" w:hint="cs"/>
          <w:color w:val="000000"/>
          <w:sz w:val="28"/>
          <w:szCs w:val="28"/>
          <w:rtl/>
        </w:rPr>
        <w:t>،</w:t>
      </w:r>
      <w:r>
        <w:rPr>
          <w:rFonts w:ascii="Noor_Zar" w:hAnsi="Noor_Zar" w:cs="Noor_Zar"/>
          <w:color w:val="000000"/>
          <w:sz w:val="28"/>
          <w:szCs w:val="28"/>
          <w:rtl/>
        </w:rPr>
        <w:t xml:space="preserve"> که اصلاً از یادش برده که انگار</w:t>
      </w:r>
      <w:r w:rsidR="00BA5494">
        <w:rPr>
          <w:rFonts w:ascii="Noor_Zar" w:hAnsi="Noor_Zar" w:cs="Noor_Zar"/>
          <w:color w:val="000000"/>
          <w:sz w:val="28"/>
          <w:szCs w:val="28"/>
          <w:rtl/>
        </w:rPr>
        <w:t xml:space="preserve"> چه بلایی به سر مادرش آورده است</w:t>
      </w:r>
      <w:r w:rsidR="00BA5494">
        <w:rPr>
          <w:rFonts w:ascii="Noor_Zar" w:hAnsi="Noor_Zar" w:cs="Noor_Zar" w:hint="cs"/>
          <w:color w:val="000000"/>
          <w:sz w:val="28"/>
          <w:szCs w:val="28"/>
          <w:rtl/>
        </w:rPr>
        <w:t>!</w:t>
      </w:r>
      <w:r>
        <w:rPr>
          <w:rFonts w:ascii="Noor_Zar" w:hAnsi="Noor_Zar" w:cs="Noor_Zar"/>
          <w:color w:val="000000"/>
          <w:sz w:val="28"/>
          <w:szCs w:val="28"/>
          <w:rtl/>
        </w:rPr>
        <w:t xml:space="preserve"> علی‌ای‌حال اینها نمونه‌ای هستند که عرض شد که ما نحوۀ استفاده از ادعیه را إن شا</w:t>
      </w:r>
      <w:r w:rsidR="00185521">
        <w:rPr>
          <w:rFonts w:ascii="Noor_Zar" w:hAnsi="Noor_Zar" w:cs="Noor_Zar"/>
          <w:color w:val="000000"/>
          <w:sz w:val="28"/>
          <w:szCs w:val="28"/>
          <w:rtl/>
        </w:rPr>
        <w:t>ء الله یاد بگیریم که کتاب نور هدای</w:t>
      </w:r>
      <w:r w:rsidR="00185521">
        <w:rPr>
          <w:rFonts w:ascii="Noor_Zar" w:hAnsi="Noor_Zar" w:cs="Noor_Zar" w:hint="cs"/>
          <w:color w:val="000000"/>
          <w:sz w:val="28"/>
          <w:szCs w:val="28"/>
          <w:rtl/>
        </w:rPr>
        <w:t>ت</w:t>
      </w:r>
      <w:r>
        <w:rPr>
          <w:rFonts w:ascii="Noor_Zar" w:hAnsi="Noor_Zar" w:cs="Noor_Zar"/>
          <w:color w:val="000000"/>
          <w:sz w:val="28"/>
          <w:szCs w:val="28"/>
          <w:rtl/>
        </w:rPr>
        <w:t xml:space="preserve"> آیت الله سعادت پرور خیلی روشهای عالی و کلیدی است و تدبر در دعاها را به ما بیان می‌کند که إن شاء الله و اینها همه‌شان از طریق عمل است و هیچ چیز، و فقط از طریق عمل و عمل.</w:t>
      </w:r>
    </w:p>
    <w:p w:rsidR="006306BD" w:rsidRDefault="006306BD" w:rsidP="006306BD">
      <w:pPr>
        <w:pStyle w:val="NormalWeb"/>
        <w:bidi/>
        <w:spacing w:before="0" w:beforeAutospacing="0" w:after="0" w:afterAutospacing="0"/>
        <w:jc w:val="both"/>
        <w:rPr>
          <w:rtl/>
        </w:rPr>
      </w:pPr>
      <w:r>
        <w:rPr>
          <w:rFonts w:ascii="Noor_Zar" w:hAnsi="Noor_Zar" w:cs="Noor_Zar"/>
          <w:color w:val="000000"/>
          <w:sz w:val="28"/>
          <w:szCs w:val="28"/>
          <w:rtl/>
        </w:rPr>
        <w:t>ان شاء الله عزیزان جزوه و سی دی را مطالعه می‌فرمایند و از اینجا نتیجه بگیریم و جلسه آرام آرام تبدیل شود به صورت عملی و از بحث و گفتگو بگذریم. و جلسه‌ی ما تمام می‌شود.</w:t>
      </w:r>
    </w:p>
    <w:p w:rsidR="006306BD" w:rsidRDefault="006306BD" w:rsidP="00185521">
      <w:pPr>
        <w:pStyle w:val="NormalWeb"/>
        <w:bidi/>
        <w:spacing w:before="0" w:beforeAutospacing="0" w:after="0" w:afterAutospacing="0"/>
        <w:jc w:val="both"/>
        <w:rPr>
          <w:rtl/>
        </w:rPr>
      </w:pPr>
      <w:r>
        <w:rPr>
          <w:rFonts w:ascii="Noor_Zar" w:hAnsi="Noor_Zar" w:cs="Noor_Zar"/>
          <w:color w:val="000000"/>
          <w:sz w:val="28"/>
          <w:szCs w:val="28"/>
          <w:rtl/>
        </w:rPr>
        <w:t>«و</w:t>
      </w:r>
      <w:r w:rsidR="00185521">
        <w:rPr>
          <w:rFonts w:ascii="Noor_Zar" w:hAnsi="Noor_Zar" w:cs="Noor_Zar"/>
          <w:color w:val="000000"/>
          <w:sz w:val="28"/>
          <w:szCs w:val="28"/>
          <w:rtl/>
        </w:rPr>
        <w:t>صل الله علی محمد و آل الطاهرین»</w:t>
      </w:r>
    </w:p>
    <w:p w:rsidR="008C1A22" w:rsidRPr="008C1A22" w:rsidRDefault="008C1A22" w:rsidP="008C1A22"/>
    <w:sectPr w:rsidR="008C1A22" w:rsidRPr="008C1A22" w:rsidSect="00BD3D96">
      <w:headerReference w:type="default" r:id="rId9"/>
      <w:footerReference w:type="default" r:id="rId10"/>
      <w:pgSz w:w="11907" w:h="16840" w:code="9"/>
      <w:pgMar w:top="1675" w:right="1418" w:bottom="1418" w:left="1418" w:header="720" w:footer="1051"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69E" w:rsidRDefault="00ED569E" w:rsidP="00136C83">
      <w:pPr>
        <w:spacing w:after="0" w:line="240" w:lineRule="auto"/>
      </w:pPr>
      <w:r>
        <w:separator/>
      </w:r>
    </w:p>
  </w:endnote>
  <w:endnote w:type="continuationSeparator" w:id="0">
    <w:p w:rsidR="00ED569E" w:rsidRDefault="00ED569E" w:rsidP="0013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D96" w:rsidRDefault="00ED569E" w:rsidP="00BD3D96">
    <w:pPr>
      <w:pStyle w:val="Footer"/>
      <w:jc w:val="center"/>
    </w:pPr>
    <w:sdt>
      <w:sdtPr>
        <w:rPr>
          <w:rtl/>
        </w:rPr>
        <w:id w:val="2079791776"/>
        <w:docPartObj>
          <w:docPartGallery w:val="Page Numbers (Bottom of Page)"/>
          <w:docPartUnique/>
        </w:docPartObj>
      </w:sdtPr>
      <w:sdtEndPr>
        <w:rPr>
          <w:noProof/>
        </w:rPr>
      </w:sdtEndPr>
      <w:sdtContent>
        <w:r w:rsidR="00BD3D96" w:rsidRPr="00BD3D96">
          <w:rPr>
            <w:sz w:val="28"/>
          </w:rPr>
          <w:fldChar w:fldCharType="begin"/>
        </w:r>
        <w:r w:rsidR="00BD3D96" w:rsidRPr="00BD3D96">
          <w:rPr>
            <w:sz w:val="28"/>
          </w:rPr>
          <w:instrText xml:space="preserve"> PAGE   \* MERGEFORMAT </w:instrText>
        </w:r>
        <w:r w:rsidR="00BD3D96" w:rsidRPr="00BD3D96">
          <w:rPr>
            <w:sz w:val="28"/>
          </w:rPr>
          <w:fldChar w:fldCharType="separate"/>
        </w:r>
        <w:r w:rsidR="00185521">
          <w:rPr>
            <w:noProof/>
            <w:sz w:val="28"/>
            <w:rtl/>
          </w:rPr>
          <w:t>10</w:t>
        </w:r>
        <w:r w:rsidR="00BD3D96" w:rsidRPr="00BD3D96">
          <w:rPr>
            <w:noProof/>
            <w:sz w:val="28"/>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69E" w:rsidRDefault="00ED569E" w:rsidP="00136C83">
      <w:pPr>
        <w:spacing w:after="0" w:line="240" w:lineRule="auto"/>
      </w:pPr>
      <w:r>
        <w:separator/>
      </w:r>
    </w:p>
  </w:footnote>
  <w:footnote w:type="continuationSeparator" w:id="0">
    <w:p w:rsidR="00ED569E" w:rsidRDefault="00ED569E" w:rsidP="00136C83">
      <w:pPr>
        <w:spacing w:after="0" w:line="240" w:lineRule="auto"/>
      </w:pPr>
      <w:r>
        <w:continuationSeparator/>
      </w:r>
    </w:p>
  </w:footnote>
  <w:footnote w:id="1">
    <w:p w:rsidR="00613B78" w:rsidRPr="00B33FBC" w:rsidRDefault="00613B78">
      <w:pPr>
        <w:pStyle w:val="FootnoteText"/>
        <w:rPr>
          <w:rFonts w:ascii="Noor_Zar" w:hAnsi="Noor_Zar" w:cs="Noor_Zar"/>
          <w:sz w:val="22"/>
          <w:szCs w:val="22"/>
          <w:rtl/>
        </w:rPr>
      </w:pPr>
      <w:r w:rsidRPr="00B33FBC">
        <w:rPr>
          <w:rStyle w:val="FootnoteReference"/>
          <w:rFonts w:ascii="Noor_Zar" w:hAnsi="Noor_Zar" w:cs="Noor_Zar"/>
          <w:sz w:val="22"/>
          <w:szCs w:val="22"/>
        </w:rPr>
        <w:footnoteRef/>
      </w:r>
      <w:r w:rsidRPr="00B33FBC">
        <w:rPr>
          <w:rFonts w:ascii="Noor_Zar" w:hAnsi="Noor_Zar" w:cs="Noor_Zar"/>
          <w:sz w:val="22"/>
          <w:szCs w:val="22"/>
          <w:rtl/>
        </w:rPr>
        <w:t>- سوره قدر آیه 4</w:t>
      </w:r>
    </w:p>
  </w:footnote>
  <w:footnote w:id="2">
    <w:p w:rsidR="00D20B02" w:rsidRPr="00B33FBC" w:rsidRDefault="00D20B02">
      <w:pPr>
        <w:pStyle w:val="FootnoteText"/>
        <w:rPr>
          <w:rFonts w:ascii="Noor_Zar" w:hAnsi="Noor_Zar" w:cs="Noor_Zar"/>
          <w:sz w:val="22"/>
          <w:szCs w:val="22"/>
          <w:rtl/>
        </w:rPr>
      </w:pPr>
      <w:r w:rsidRPr="00B33FBC">
        <w:rPr>
          <w:rStyle w:val="FootnoteReference"/>
          <w:rFonts w:ascii="Noor_Zar" w:hAnsi="Noor_Zar" w:cs="Noor_Zar"/>
          <w:sz w:val="22"/>
          <w:szCs w:val="22"/>
        </w:rPr>
        <w:footnoteRef/>
      </w:r>
      <w:r w:rsidRPr="00B33FBC">
        <w:rPr>
          <w:rFonts w:ascii="Noor_Zar" w:hAnsi="Noor_Zar" w:cs="Noor_Zar"/>
          <w:sz w:val="22"/>
          <w:szCs w:val="22"/>
          <w:rtl/>
        </w:rPr>
        <w:t xml:space="preserve"> - زاد المعاد، ج1، ص20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60EA" w:rsidRPr="005A60EA" w:rsidRDefault="005A60EA" w:rsidP="005A60EA">
    <w:pPr>
      <w:pStyle w:val="Header"/>
      <w:jc w:val="center"/>
      <w:rPr>
        <w:color w:val="FFFFFF" w:themeColor="background1"/>
        <w:sz w:val="16"/>
        <w:szCs w:val="16"/>
      </w:rPr>
    </w:pPr>
    <w:r w:rsidRPr="005A60EA">
      <w:rPr>
        <w:rFonts w:hint="cs"/>
        <w:color w:val="FFFFFF" w:themeColor="background1"/>
        <w:sz w:val="16"/>
        <w:szCs w:val="16"/>
        <w:rtl/>
      </w:rPr>
      <w:t xml:space="preserve">خدمات ترجمه مقاله و ویرایش حرفه ای مقاله </w:t>
    </w:r>
    <w:hyperlink r:id="rId1" w:history="1">
      <w:r w:rsidRPr="005A60EA">
        <w:rPr>
          <w:rStyle w:val="Hyperlink"/>
          <w:color w:val="FFFFFF" w:themeColor="background1"/>
          <w:sz w:val="16"/>
          <w:szCs w:val="16"/>
        </w:rPr>
        <w:t>www.itrans24.com</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E67E6"/>
    <w:multiLevelType w:val="hybridMultilevel"/>
    <w:tmpl w:val="7786B3C4"/>
    <w:lvl w:ilvl="0" w:tplc="42D0A9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61417E"/>
    <w:multiLevelType w:val="hybridMultilevel"/>
    <w:tmpl w:val="433E2BFC"/>
    <w:lvl w:ilvl="0" w:tplc="CA1E567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355EAA"/>
    <w:multiLevelType w:val="multilevel"/>
    <w:tmpl w:val="9A96DAA6"/>
    <w:lvl w:ilvl="0">
      <w:start w:val="1"/>
      <w:numFmt w:val="decimal"/>
      <w:lvlText w:val="%1."/>
      <w:lvlJc w:val="left"/>
      <w:pPr>
        <w:ind w:left="340" w:hanging="34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567" w:hanging="567"/>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6BD"/>
    <w:rsid w:val="00011501"/>
    <w:rsid w:val="00014450"/>
    <w:rsid w:val="00036970"/>
    <w:rsid w:val="000412E5"/>
    <w:rsid w:val="0004669F"/>
    <w:rsid w:val="000561D0"/>
    <w:rsid w:val="00061E91"/>
    <w:rsid w:val="0007316E"/>
    <w:rsid w:val="0008692E"/>
    <w:rsid w:val="000943EE"/>
    <w:rsid w:val="000A211E"/>
    <w:rsid w:val="000B734D"/>
    <w:rsid w:val="000D2228"/>
    <w:rsid w:val="000D2A6C"/>
    <w:rsid w:val="000F51FB"/>
    <w:rsid w:val="000F7DBF"/>
    <w:rsid w:val="00100D52"/>
    <w:rsid w:val="00105FEE"/>
    <w:rsid w:val="00107F2E"/>
    <w:rsid w:val="001218A7"/>
    <w:rsid w:val="00132FFC"/>
    <w:rsid w:val="0013483B"/>
    <w:rsid w:val="00136C83"/>
    <w:rsid w:val="001449AE"/>
    <w:rsid w:val="00153E74"/>
    <w:rsid w:val="00173F10"/>
    <w:rsid w:val="00174DC6"/>
    <w:rsid w:val="0018017B"/>
    <w:rsid w:val="00185521"/>
    <w:rsid w:val="00187F67"/>
    <w:rsid w:val="00193E97"/>
    <w:rsid w:val="00195131"/>
    <w:rsid w:val="0019696E"/>
    <w:rsid w:val="00197B01"/>
    <w:rsid w:val="001A3B24"/>
    <w:rsid w:val="001A41DE"/>
    <w:rsid w:val="001A54E8"/>
    <w:rsid w:val="001B1833"/>
    <w:rsid w:val="001B55B2"/>
    <w:rsid w:val="001E0C46"/>
    <w:rsid w:val="001E26C8"/>
    <w:rsid w:val="001F14D4"/>
    <w:rsid w:val="002018DA"/>
    <w:rsid w:val="002055AA"/>
    <w:rsid w:val="00206FE1"/>
    <w:rsid w:val="0021252B"/>
    <w:rsid w:val="00222DBA"/>
    <w:rsid w:val="002338F8"/>
    <w:rsid w:val="00243F6F"/>
    <w:rsid w:val="002541BD"/>
    <w:rsid w:val="00255FB4"/>
    <w:rsid w:val="00257718"/>
    <w:rsid w:val="002674E5"/>
    <w:rsid w:val="00267EBA"/>
    <w:rsid w:val="00277837"/>
    <w:rsid w:val="00290200"/>
    <w:rsid w:val="002A63C2"/>
    <w:rsid w:val="002E67F1"/>
    <w:rsid w:val="00300F3F"/>
    <w:rsid w:val="00301357"/>
    <w:rsid w:val="00324389"/>
    <w:rsid w:val="003326D8"/>
    <w:rsid w:val="0033597E"/>
    <w:rsid w:val="00347E60"/>
    <w:rsid w:val="003564F7"/>
    <w:rsid w:val="003738E7"/>
    <w:rsid w:val="00373C14"/>
    <w:rsid w:val="003776C1"/>
    <w:rsid w:val="0038058B"/>
    <w:rsid w:val="0038664B"/>
    <w:rsid w:val="00396EB8"/>
    <w:rsid w:val="003E191D"/>
    <w:rsid w:val="003E1F79"/>
    <w:rsid w:val="003E37CD"/>
    <w:rsid w:val="003F0063"/>
    <w:rsid w:val="00400570"/>
    <w:rsid w:val="004050B1"/>
    <w:rsid w:val="0041765A"/>
    <w:rsid w:val="00425EAC"/>
    <w:rsid w:val="0043225B"/>
    <w:rsid w:val="00433621"/>
    <w:rsid w:val="0044284A"/>
    <w:rsid w:val="004501F7"/>
    <w:rsid w:val="00451223"/>
    <w:rsid w:val="00457C60"/>
    <w:rsid w:val="00482155"/>
    <w:rsid w:val="00486288"/>
    <w:rsid w:val="00497CBF"/>
    <w:rsid w:val="004D3532"/>
    <w:rsid w:val="004F1B1E"/>
    <w:rsid w:val="00502268"/>
    <w:rsid w:val="005154E0"/>
    <w:rsid w:val="005175D5"/>
    <w:rsid w:val="00521BFA"/>
    <w:rsid w:val="00527DAE"/>
    <w:rsid w:val="00540A2E"/>
    <w:rsid w:val="00541254"/>
    <w:rsid w:val="00557228"/>
    <w:rsid w:val="00565160"/>
    <w:rsid w:val="005716B8"/>
    <w:rsid w:val="00585C1A"/>
    <w:rsid w:val="005A60EA"/>
    <w:rsid w:val="005B0E50"/>
    <w:rsid w:val="005B2FE1"/>
    <w:rsid w:val="005C05DC"/>
    <w:rsid w:val="005C7095"/>
    <w:rsid w:val="005E5882"/>
    <w:rsid w:val="00602253"/>
    <w:rsid w:val="0061295A"/>
    <w:rsid w:val="00613B78"/>
    <w:rsid w:val="00621756"/>
    <w:rsid w:val="006251FD"/>
    <w:rsid w:val="006306BD"/>
    <w:rsid w:val="00634FBC"/>
    <w:rsid w:val="00640FEE"/>
    <w:rsid w:val="00650D6E"/>
    <w:rsid w:val="00651390"/>
    <w:rsid w:val="00661786"/>
    <w:rsid w:val="0069012F"/>
    <w:rsid w:val="006A35DB"/>
    <w:rsid w:val="006A7D73"/>
    <w:rsid w:val="006B0B4B"/>
    <w:rsid w:val="006B1835"/>
    <w:rsid w:val="006B6CF3"/>
    <w:rsid w:val="006B7D0E"/>
    <w:rsid w:val="006C5BBF"/>
    <w:rsid w:val="006F5599"/>
    <w:rsid w:val="00704F5B"/>
    <w:rsid w:val="00705285"/>
    <w:rsid w:val="00721EE2"/>
    <w:rsid w:val="0072274E"/>
    <w:rsid w:val="007415E0"/>
    <w:rsid w:val="00747456"/>
    <w:rsid w:val="007513D9"/>
    <w:rsid w:val="00754C72"/>
    <w:rsid w:val="0076586A"/>
    <w:rsid w:val="007774A0"/>
    <w:rsid w:val="00782E78"/>
    <w:rsid w:val="00790F03"/>
    <w:rsid w:val="007A0A9E"/>
    <w:rsid w:val="007A6767"/>
    <w:rsid w:val="007A69D2"/>
    <w:rsid w:val="007D74E9"/>
    <w:rsid w:val="007E2B11"/>
    <w:rsid w:val="007E6BF9"/>
    <w:rsid w:val="00806FBB"/>
    <w:rsid w:val="00815099"/>
    <w:rsid w:val="008206F8"/>
    <w:rsid w:val="00830EA5"/>
    <w:rsid w:val="008314B0"/>
    <w:rsid w:val="008478E5"/>
    <w:rsid w:val="0086060E"/>
    <w:rsid w:val="0088012F"/>
    <w:rsid w:val="00882295"/>
    <w:rsid w:val="008A6F27"/>
    <w:rsid w:val="008B0A60"/>
    <w:rsid w:val="008B0C82"/>
    <w:rsid w:val="008B38CE"/>
    <w:rsid w:val="008B3C32"/>
    <w:rsid w:val="008C1A22"/>
    <w:rsid w:val="008E2737"/>
    <w:rsid w:val="008F3C08"/>
    <w:rsid w:val="0090526C"/>
    <w:rsid w:val="009407D0"/>
    <w:rsid w:val="00943AF0"/>
    <w:rsid w:val="00944332"/>
    <w:rsid w:val="00950F66"/>
    <w:rsid w:val="009558D3"/>
    <w:rsid w:val="00990053"/>
    <w:rsid w:val="009941BA"/>
    <w:rsid w:val="00995A7A"/>
    <w:rsid w:val="009A13F4"/>
    <w:rsid w:val="009E343F"/>
    <w:rsid w:val="009E73BA"/>
    <w:rsid w:val="00A0171B"/>
    <w:rsid w:val="00A2086C"/>
    <w:rsid w:val="00A22BE4"/>
    <w:rsid w:val="00A6295F"/>
    <w:rsid w:val="00A63320"/>
    <w:rsid w:val="00A71C1F"/>
    <w:rsid w:val="00A745D8"/>
    <w:rsid w:val="00A96066"/>
    <w:rsid w:val="00AA29C7"/>
    <w:rsid w:val="00AA2E1E"/>
    <w:rsid w:val="00AA5159"/>
    <w:rsid w:val="00AB1ECE"/>
    <w:rsid w:val="00AD23B0"/>
    <w:rsid w:val="00AD6324"/>
    <w:rsid w:val="00AE4396"/>
    <w:rsid w:val="00AF012A"/>
    <w:rsid w:val="00AF2B28"/>
    <w:rsid w:val="00AF2F48"/>
    <w:rsid w:val="00B0255E"/>
    <w:rsid w:val="00B0434F"/>
    <w:rsid w:val="00B2201E"/>
    <w:rsid w:val="00B33A58"/>
    <w:rsid w:val="00B33FBC"/>
    <w:rsid w:val="00B37FD1"/>
    <w:rsid w:val="00B40BEA"/>
    <w:rsid w:val="00B55D38"/>
    <w:rsid w:val="00B62365"/>
    <w:rsid w:val="00B65CEB"/>
    <w:rsid w:val="00B65F2D"/>
    <w:rsid w:val="00B7165F"/>
    <w:rsid w:val="00B80558"/>
    <w:rsid w:val="00B8770F"/>
    <w:rsid w:val="00BA5494"/>
    <w:rsid w:val="00BB55BB"/>
    <w:rsid w:val="00BB6047"/>
    <w:rsid w:val="00BC763D"/>
    <w:rsid w:val="00BC774B"/>
    <w:rsid w:val="00BD0F7B"/>
    <w:rsid w:val="00BD3138"/>
    <w:rsid w:val="00BD3D96"/>
    <w:rsid w:val="00BD6434"/>
    <w:rsid w:val="00BE2F4B"/>
    <w:rsid w:val="00BF0FBE"/>
    <w:rsid w:val="00BF1C09"/>
    <w:rsid w:val="00BF571D"/>
    <w:rsid w:val="00C13F32"/>
    <w:rsid w:val="00C27BD2"/>
    <w:rsid w:val="00C36036"/>
    <w:rsid w:val="00C37E09"/>
    <w:rsid w:val="00C56E46"/>
    <w:rsid w:val="00C604B5"/>
    <w:rsid w:val="00C665B6"/>
    <w:rsid w:val="00C72137"/>
    <w:rsid w:val="00C72F99"/>
    <w:rsid w:val="00C92AF9"/>
    <w:rsid w:val="00CA04E7"/>
    <w:rsid w:val="00CA0DEE"/>
    <w:rsid w:val="00CD03A0"/>
    <w:rsid w:val="00CD6932"/>
    <w:rsid w:val="00CE2582"/>
    <w:rsid w:val="00D05370"/>
    <w:rsid w:val="00D12F2D"/>
    <w:rsid w:val="00D14B32"/>
    <w:rsid w:val="00D20B02"/>
    <w:rsid w:val="00D2273E"/>
    <w:rsid w:val="00D468BC"/>
    <w:rsid w:val="00D57533"/>
    <w:rsid w:val="00D6082E"/>
    <w:rsid w:val="00D80097"/>
    <w:rsid w:val="00D8714C"/>
    <w:rsid w:val="00D922AB"/>
    <w:rsid w:val="00DB2665"/>
    <w:rsid w:val="00DD60F9"/>
    <w:rsid w:val="00DE26AD"/>
    <w:rsid w:val="00DF1777"/>
    <w:rsid w:val="00E010F2"/>
    <w:rsid w:val="00E136DF"/>
    <w:rsid w:val="00E15713"/>
    <w:rsid w:val="00E20A11"/>
    <w:rsid w:val="00E37AC2"/>
    <w:rsid w:val="00E44025"/>
    <w:rsid w:val="00E52E63"/>
    <w:rsid w:val="00E61215"/>
    <w:rsid w:val="00E62997"/>
    <w:rsid w:val="00E655CE"/>
    <w:rsid w:val="00E72C4F"/>
    <w:rsid w:val="00E936A2"/>
    <w:rsid w:val="00EB3C24"/>
    <w:rsid w:val="00EB4DD3"/>
    <w:rsid w:val="00ED569E"/>
    <w:rsid w:val="00EE45DF"/>
    <w:rsid w:val="00EE726B"/>
    <w:rsid w:val="00EE7396"/>
    <w:rsid w:val="00F05A99"/>
    <w:rsid w:val="00F12E3A"/>
    <w:rsid w:val="00F16D2A"/>
    <w:rsid w:val="00F224A7"/>
    <w:rsid w:val="00F24DBF"/>
    <w:rsid w:val="00F501E9"/>
    <w:rsid w:val="00F5046F"/>
    <w:rsid w:val="00F61C88"/>
    <w:rsid w:val="00F75B14"/>
    <w:rsid w:val="00F763EE"/>
    <w:rsid w:val="00F778FA"/>
    <w:rsid w:val="00F82959"/>
    <w:rsid w:val="00F8646A"/>
    <w:rsid w:val="00F8767A"/>
    <w:rsid w:val="00F970D6"/>
    <w:rsid w:val="00FA632B"/>
    <w:rsid w:val="00FC0F79"/>
    <w:rsid w:val="00FC2A67"/>
    <w:rsid w:val="00FC5515"/>
    <w:rsid w:val="00FC7583"/>
    <w:rsid w:val="00FC7E27"/>
    <w:rsid w:val="00FD1212"/>
    <w:rsid w:val="00FE07EB"/>
    <w:rsid w:val="00FF0D4F"/>
    <w:rsid w:val="00FF5E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متن"/>
    <w:qFormat/>
    <w:rsid w:val="001E0C46"/>
    <w:pPr>
      <w:bidi/>
      <w:spacing w:after="100"/>
    </w:pPr>
    <w:rPr>
      <w:rFonts w:cs="B Nazanin"/>
      <w:sz w:val="24"/>
      <w:szCs w:val="28"/>
      <w:lang w:bidi="fa-IR"/>
    </w:rPr>
  </w:style>
  <w:style w:type="paragraph" w:styleId="Heading1">
    <w:name w:val="heading 1"/>
    <w:aliases w:val="عنوان 1"/>
    <w:basedOn w:val="Normal"/>
    <w:next w:val="Normal"/>
    <w:link w:val="Heading1Char"/>
    <w:autoRedefine/>
    <w:uiPriority w:val="9"/>
    <w:qFormat/>
    <w:rsid w:val="003E37CD"/>
    <w:pPr>
      <w:keepNext/>
      <w:keepLines/>
      <w:spacing w:before="480" w:line="240" w:lineRule="auto"/>
      <w:outlineLvl w:val="0"/>
    </w:pPr>
    <w:rPr>
      <w:rFonts w:eastAsiaTheme="majorEastAsia"/>
      <w:b/>
      <w:bCs/>
      <w:sz w:val="36"/>
      <w:szCs w:val="40"/>
    </w:rPr>
  </w:style>
  <w:style w:type="paragraph" w:styleId="Heading2">
    <w:name w:val="heading 2"/>
    <w:aliases w:val="عنوان 2"/>
    <w:basedOn w:val="Normal"/>
    <w:next w:val="Normal"/>
    <w:link w:val="Heading2Char"/>
    <w:uiPriority w:val="9"/>
    <w:unhideWhenUsed/>
    <w:qFormat/>
    <w:rsid w:val="003E37CD"/>
    <w:pPr>
      <w:spacing w:before="200" w:after="0"/>
      <w:outlineLvl w:val="1"/>
    </w:pPr>
    <w:rPr>
      <w:rFonts w:eastAsiaTheme="majorEastAsia"/>
      <w:b/>
      <w:bCs/>
      <w:sz w:val="32"/>
      <w:szCs w:val="36"/>
    </w:rPr>
  </w:style>
  <w:style w:type="paragraph" w:styleId="Heading3">
    <w:name w:val="heading 3"/>
    <w:aliases w:val="عنوان 3"/>
    <w:basedOn w:val="Normal"/>
    <w:next w:val="Normal"/>
    <w:link w:val="Heading3Char"/>
    <w:uiPriority w:val="9"/>
    <w:unhideWhenUsed/>
    <w:qFormat/>
    <w:rsid w:val="003E37CD"/>
    <w:pPr>
      <w:keepNext/>
      <w:keepLines/>
      <w:spacing w:before="200" w:after="0"/>
      <w:outlineLvl w:val="2"/>
    </w:pPr>
    <w:rPr>
      <w:rFonts w:eastAsiaTheme="majorEastAsia"/>
      <w:b/>
      <w:bCs/>
    </w:rPr>
  </w:style>
  <w:style w:type="paragraph" w:styleId="Heading4">
    <w:name w:val="heading 4"/>
    <w:basedOn w:val="Normal"/>
    <w:next w:val="Normal"/>
    <w:link w:val="Heading4Char"/>
    <w:uiPriority w:val="9"/>
    <w:semiHidden/>
    <w:unhideWhenUsed/>
    <w:rsid w:val="00197B01"/>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97B01"/>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97B01"/>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97B01"/>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B01"/>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97B01"/>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عنوان 1 Char"/>
    <w:basedOn w:val="DefaultParagraphFont"/>
    <w:link w:val="Heading1"/>
    <w:uiPriority w:val="9"/>
    <w:rsid w:val="001A41DE"/>
    <w:rPr>
      <w:rFonts w:eastAsiaTheme="majorEastAsia" w:cs="B Nazanin"/>
      <w:b/>
      <w:bCs/>
      <w:sz w:val="36"/>
      <w:szCs w:val="40"/>
      <w:lang w:bidi="fa-IR"/>
    </w:rPr>
  </w:style>
  <w:style w:type="paragraph" w:styleId="Header">
    <w:name w:val="header"/>
    <w:basedOn w:val="Normal"/>
    <w:link w:val="HeaderChar"/>
    <w:uiPriority w:val="99"/>
    <w:unhideWhenUsed/>
    <w:rsid w:val="00136C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6C83"/>
    <w:rPr>
      <w:rFonts w:cs="B Nazanin"/>
      <w:sz w:val="24"/>
      <w:szCs w:val="28"/>
    </w:rPr>
  </w:style>
  <w:style w:type="paragraph" w:styleId="Footer">
    <w:name w:val="footer"/>
    <w:basedOn w:val="Normal"/>
    <w:link w:val="FooterChar"/>
    <w:uiPriority w:val="99"/>
    <w:unhideWhenUsed/>
    <w:rsid w:val="00136C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6C83"/>
    <w:rPr>
      <w:rFonts w:cs="B Nazanin"/>
      <w:sz w:val="24"/>
      <w:szCs w:val="28"/>
    </w:rPr>
  </w:style>
  <w:style w:type="paragraph" w:styleId="BalloonText">
    <w:name w:val="Balloon Text"/>
    <w:basedOn w:val="Normal"/>
    <w:link w:val="BalloonTextChar"/>
    <w:uiPriority w:val="99"/>
    <w:semiHidden/>
    <w:unhideWhenUsed/>
    <w:rsid w:val="00136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C83"/>
    <w:rPr>
      <w:rFonts w:ascii="Tahoma" w:hAnsi="Tahoma" w:cs="Tahoma"/>
      <w:sz w:val="16"/>
      <w:szCs w:val="16"/>
    </w:rPr>
  </w:style>
  <w:style w:type="table" w:styleId="TableGrid">
    <w:name w:val="Table Grid"/>
    <w:basedOn w:val="TableNormal"/>
    <w:uiPriority w:val="59"/>
    <w:rsid w:val="00136C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aliases w:val="عنوان 2 Char"/>
    <w:basedOn w:val="DefaultParagraphFont"/>
    <w:link w:val="Heading2"/>
    <w:uiPriority w:val="9"/>
    <w:rsid w:val="00197B01"/>
    <w:rPr>
      <w:rFonts w:eastAsiaTheme="majorEastAsia" w:cs="B Nazanin"/>
      <w:b/>
      <w:bCs/>
      <w:sz w:val="32"/>
      <w:szCs w:val="36"/>
    </w:rPr>
  </w:style>
  <w:style w:type="character" w:styleId="Hyperlink">
    <w:name w:val="Hyperlink"/>
    <w:basedOn w:val="DefaultParagraphFont"/>
    <w:uiPriority w:val="99"/>
    <w:unhideWhenUsed/>
    <w:rsid w:val="007E2B11"/>
    <w:rPr>
      <w:color w:val="0000FF" w:themeColor="hyperlink"/>
      <w:u w:val="single"/>
    </w:rPr>
  </w:style>
  <w:style w:type="character" w:customStyle="1" w:styleId="Heading3Char">
    <w:name w:val="Heading 3 Char"/>
    <w:aliases w:val="عنوان 3 Char"/>
    <w:basedOn w:val="DefaultParagraphFont"/>
    <w:link w:val="Heading3"/>
    <w:uiPriority w:val="9"/>
    <w:rsid w:val="006B1835"/>
    <w:rPr>
      <w:rFonts w:eastAsiaTheme="majorEastAsia" w:cs="B Nazanin"/>
      <w:b/>
      <w:bCs/>
      <w:sz w:val="24"/>
      <w:szCs w:val="28"/>
    </w:rPr>
  </w:style>
  <w:style w:type="paragraph" w:styleId="TableofFigures">
    <w:name w:val="table of figures"/>
    <w:basedOn w:val="Normal"/>
    <w:next w:val="Normal"/>
    <w:uiPriority w:val="99"/>
    <w:unhideWhenUsed/>
    <w:rsid w:val="00540A2E"/>
    <w:pPr>
      <w:spacing w:after="0"/>
    </w:pPr>
  </w:style>
  <w:style w:type="character" w:styleId="BookTitle">
    <w:name w:val="Book Title"/>
    <w:basedOn w:val="DefaultParagraphFont"/>
    <w:uiPriority w:val="33"/>
    <w:rsid w:val="00482155"/>
    <w:rPr>
      <w:rFonts w:asciiTheme="minorHAnsi" w:hAnsiTheme="minorHAnsi" w:cs="B Nazanin"/>
      <w:b/>
      <w:bCs/>
      <w:iCs w:val="0"/>
      <w:caps w:val="0"/>
      <w:smallCaps w:val="0"/>
      <w:strike w:val="0"/>
      <w:dstrike w:val="0"/>
      <w:vanish w:val="0"/>
      <w:spacing w:val="5"/>
      <w:sz w:val="44"/>
      <w:szCs w:val="48"/>
      <w:vertAlign w:val="baseline"/>
    </w:rPr>
  </w:style>
  <w:style w:type="paragraph" w:styleId="Title">
    <w:name w:val="Title"/>
    <w:aliases w:val="عنوان اصلی"/>
    <w:basedOn w:val="Normal"/>
    <w:next w:val="Normal"/>
    <w:link w:val="TitleChar"/>
    <w:autoRedefine/>
    <w:uiPriority w:val="10"/>
    <w:qFormat/>
    <w:rsid w:val="008C1A22"/>
    <w:pPr>
      <w:spacing w:after="200" w:line="240" w:lineRule="auto"/>
      <w:contextualSpacing/>
      <w:jc w:val="center"/>
    </w:pPr>
    <w:rPr>
      <w:rFonts w:eastAsiaTheme="majorEastAsia"/>
      <w:b/>
      <w:bCs/>
      <w:spacing w:val="5"/>
      <w:kern w:val="28"/>
      <w:sz w:val="44"/>
      <w:szCs w:val="48"/>
    </w:rPr>
  </w:style>
  <w:style w:type="character" w:customStyle="1" w:styleId="TitleChar">
    <w:name w:val="Title Char"/>
    <w:aliases w:val="عنوان اصلی Char"/>
    <w:basedOn w:val="DefaultParagraphFont"/>
    <w:link w:val="Title"/>
    <w:uiPriority w:val="10"/>
    <w:rsid w:val="008C1A22"/>
    <w:rPr>
      <w:rFonts w:eastAsiaTheme="majorEastAsia" w:cs="B Nazanin"/>
      <w:b/>
      <w:bCs/>
      <w:spacing w:val="5"/>
      <w:kern w:val="28"/>
      <w:sz w:val="44"/>
      <w:szCs w:val="48"/>
      <w:lang w:bidi="fa-IR"/>
    </w:rPr>
  </w:style>
  <w:style w:type="character" w:customStyle="1" w:styleId="Heading4Char">
    <w:name w:val="Heading 4 Char"/>
    <w:basedOn w:val="DefaultParagraphFont"/>
    <w:link w:val="Heading4"/>
    <w:uiPriority w:val="9"/>
    <w:semiHidden/>
    <w:rsid w:val="00197B01"/>
    <w:rPr>
      <w:rFonts w:asciiTheme="majorHAnsi" w:eastAsiaTheme="majorEastAsia" w:hAnsiTheme="majorHAnsi" w:cstheme="majorBidi"/>
      <w:i/>
      <w:iCs/>
      <w:color w:val="365F91" w:themeColor="accent1" w:themeShade="BF"/>
      <w:sz w:val="24"/>
      <w:szCs w:val="28"/>
    </w:rPr>
  </w:style>
  <w:style w:type="character" w:customStyle="1" w:styleId="Heading5Char">
    <w:name w:val="Heading 5 Char"/>
    <w:basedOn w:val="DefaultParagraphFont"/>
    <w:link w:val="Heading5"/>
    <w:uiPriority w:val="9"/>
    <w:semiHidden/>
    <w:rsid w:val="00197B01"/>
    <w:rPr>
      <w:rFonts w:asciiTheme="majorHAnsi" w:eastAsiaTheme="majorEastAsia" w:hAnsiTheme="majorHAnsi" w:cstheme="majorBidi"/>
      <w:color w:val="365F91" w:themeColor="accent1" w:themeShade="BF"/>
      <w:sz w:val="24"/>
      <w:szCs w:val="28"/>
    </w:rPr>
  </w:style>
  <w:style w:type="character" w:customStyle="1" w:styleId="Heading6Char">
    <w:name w:val="Heading 6 Char"/>
    <w:basedOn w:val="DefaultParagraphFont"/>
    <w:link w:val="Heading6"/>
    <w:uiPriority w:val="9"/>
    <w:semiHidden/>
    <w:rsid w:val="00197B01"/>
    <w:rPr>
      <w:rFonts w:asciiTheme="majorHAnsi" w:eastAsiaTheme="majorEastAsia" w:hAnsiTheme="majorHAnsi" w:cstheme="majorBidi"/>
      <w:color w:val="243F60" w:themeColor="accent1" w:themeShade="7F"/>
      <w:sz w:val="24"/>
      <w:szCs w:val="28"/>
    </w:rPr>
  </w:style>
  <w:style w:type="character" w:customStyle="1" w:styleId="Heading7Char">
    <w:name w:val="Heading 7 Char"/>
    <w:basedOn w:val="DefaultParagraphFont"/>
    <w:link w:val="Heading7"/>
    <w:uiPriority w:val="9"/>
    <w:semiHidden/>
    <w:rsid w:val="00197B01"/>
    <w:rPr>
      <w:rFonts w:asciiTheme="majorHAnsi" w:eastAsiaTheme="majorEastAsia" w:hAnsiTheme="majorHAnsi" w:cstheme="majorBidi"/>
      <w:i/>
      <w:iCs/>
      <w:color w:val="243F60" w:themeColor="accent1" w:themeShade="7F"/>
      <w:sz w:val="24"/>
      <w:szCs w:val="28"/>
    </w:rPr>
  </w:style>
  <w:style w:type="character" w:customStyle="1" w:styleId="Heading8Char">
    <w:name w:val="Heading 8 Char"/>
    <w:basedOn w:val="DefaultParagraphFont"/>
    <w:link w:val="Heading8"/>
    <w:uiPriority w:val="9"/>
    <w:semiHidden/>
    <w:rsid w:val="00197B0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97B01"/>
    <w:rPr>
      <w:rFonts w:asciiTheme="majorHAnsi" w:eastAsiaTheme="majorEastAsia" w:hAnsiTheme="majorHAnsi" w:cstheme="majorBidi"/>
      <w:i/>
      <w:iCs/>
      <w:color w:val="272727" w:themeColor="text1" w:themeTint="D8"/>
      <w:sz w:val="21"/>
      <w:szCs w:val="21"/>
    </w:rPr>
  </w:style>
  <w:style w:type="paragraph" w:styleId="Caption">
    <w:name w:val="caption"/>
    <w:aliases w:val="جدول/تصویر"/>
    <w:basedOn w:val="Normal"/>
    <w:next w:val="Normal"/>
    <w:uiPriority w:val="35"/>
    <w:unhideWhenUsed/>
    <w:qFormat/>
    <w:rsid w:val="00540A2E"/>
    <w:pPr>
      <w:spacing w:after="200" w:line="240" w:lineRule="auto"/>
      <w:jc w:val="center"/>
    </w:pPr>
    <w:rPr>
      <w:sz w:val="18"/>
      <w:szCs w:val="20"/>
    </w:rPr>
  </w:style>
  <w:style w:type="paragraph" w:styleId="NormalWeb">
    <w:name w:val="Normal (Web)"/>
    <w:basedOn w:val="Normal"/>
    <w:uiPriority w:val="99"/>
    <w:semiHidden/>
    <w:unhideWhenUsed/>
    <w:rsid w:val="006306BD"/>
    <w:pPr>
      <w:bidi w:val="0"/>
      <w:spacing w:before="100" w:beforeAutospacing="1" w:afterAutospacing="1" w:line="240" w:lineRule="auto"/>
      <w:jc w:val="left"/>
    </w:pPr>
    <w:rPr>
      <w:rFonts w:ascii="Times New Roman" w:eastAsia="Times New Roman" w:hAnsi="Times New Roman" w:cs="Times New Roman"/>
      <w:szCs w:val="24"/>
    </w:rPr>
  </w:style>
  <w:style w:type="paragraph" w:styleId="FootnoteText">
    <w:name w:val="footnote text"/>
    <w:basedOn w:val="Normal"/>
    <w:link w:val="FootnoteTextChar"/>
    <w:uiPriority w:val="99"/>
    <w:semiHidden/>
    <w:unhideWhenUsed/>
    <w:rsid w:val="00613B7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3B78"/>
    <w:rPr>
      <w:rFonts w:cs="B Nazanin"/>
      <w:sz w:val="20"/>
      <w:szCs w:val="20"/>
      <w:lang w:bidi="fa-IR"/>
    </w:rPr>
  </w:style>
  <w:style w:type="character" w:styleId="FootnoteReference">
    <w:name w:val="footnote reference"/>
    <w:basedOn w:val="DefaultParagraphFont"/>
    <w:uiPriority w:val="99"/>
    <w:semiHidden/>
    <w:unhideWhenUsed/>
    <w:rsid w:val="00613B7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متن"/>
    <w:qFormat/>
    <w:rsid w:val="001E0C46"/>
    <w:pPr>
      <w:bidi/>
      <w:spacing w:after="100"/>
    </w:pPr>
    <w:rPr>
      <w:rFonts w:cs="B Nazanin"/>
      <w:sz w:val="24"/>
      <w:szCs w:val="28"/>
      <w:lang w:bidi="fa-IR"/>
    </w:rPr>
  </w:style>
  <w:style w:type="paragraph" w:styleId="Heading1">
    <w:name w:val="heading 1"/>
    <w:aliases w:val="عنوان 1"/>
    <w:basedOn w:val="Normal"/>
    <w:next w:val="Normal"/>
    <w:link w:val="Heading1Char"/>
    <w:autoRedefine/>
    <w:uiPriority w:val="9"/>
    <w:qFormat/>
    <w:rsid w:val="003E37CD"/>
    <w:pPr>
      <w:keepNext/>
      <w:keepLines/>
      <w:spacing w:before="480" w:line="240" w:lineRule="auto"/>
      <w:outlineLvl w:val="0"/>
    </w:pPr>
    <w:rPr>
      <w:rFonts w:eastAsiaTheme="majorEastAsia"/>
      <w:b/>
      <w:bCs/>
      <w:sz w:val="36"/>
      <w:szCs w:val="40"/>
    </w:rPr>
  </w:style>
  <w:style w:type="paragraph" w:styleId="Heading2">
    <w:name w:val="heading 2"/>
    <w:aliases w:val="عنوان 2"/>
    <w:basedOn w:val="Normal"/>
    <w:next w:val="Normal"/>
    <w:link w:val="Heading2Char"/>
    <w:uiPriority w:val="9"/>
    <w:unhideWhenUsed/>
    <w:qFormat/>
    <w:rsid w:val="003E37CD"/>
    <w:pPr>
      <w:spacing w:before="200" w:after="0"/>
      <w:outlineLvl w:val="1"/>
    </w:pPr>
    <w:rPr>
      <w:rFonts w:eastAsiaTheme="majorEastAsia"/>
      <w:b/>
      <w:bCs/>
      <w:sz w:val="32"/>
      <w:szCs w:val="36"/>
    </w:rPr>
  </w:style>
  <w:style w:type="paragraph" w:styleId="Heading3">
    <w:name w:val="heading 3"/>
    <w:aliases w:val="عنوان 3"/>
    <w:basedOn w:val="Normal"/>
    <w:next w:val="Normal"/>
    <w:link w:val="Heading3Char"/>
    <w:uiPriority w:val="9"/>
    <w:unhideWhenUsed/>
    <w:qFormat/>
    <w:rsid w:val="003E37CD"/>
    <w:pPr>
      <w:keepNext/>
      <w:keepLines/>
      <w:spacing w:before="200" w:after="0"/>
      <w:outlineLvl w:val="2"/>
    </w:pPr>
    <w:rPr>
      <w:rFonts w:eastAsiaTheme="majorEastAsia"/>
      <w:b/>
      <w:bCs/>
    </w:rPr>
  </w:style>
  <w:style w:type="paragraph" w:styleId="Heading4">
    <w:name w:val="heading 4"/>
    <w:basedOn w:val="Normal"/>
    <w:next w:val="Normal"/>
    <w:link w:val="Heading4Char"/>
    <w:uiPriority w:val="9"/>
    <w:semiHidden/>
    <w:unhideWhenUsed/>
    <w:rsid w:val="00197B01"/>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97B01"/>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97B01"/>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97B01"/>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B01"/>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97B01"/>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عنوان 1 Char"/>
    <w:basedOn w:val="DefaultParagraphFont"/>
    <w:link w:val="Heading1"/>
    <w:uiPriority w:val="9"/>
    <w:rsid w:val="001A41DE"/>
    <w:rPr>
      <w:rFonts w:eastAsiaTheme="majorEastAsia" w:cs="B Nazanin"/>
      <w:b/>
      <w:bCs/>
      <w:sz w:val="36"/>
      <w:szCs w:val="40"/>
      <w:lang w:bidi="fa-IR"/>
    </w:rPr>
  </w:style>
  <w:style w:type="paragraph" w:styleId="Header">
    <w:name w:val="header"/>
    <w:basedOn w:val="Normal"/>
    <w:link w:val="HeaderChar"/>
    <w:uiPriority w:val="99"/>
    <w:unhideWhenUsed/>
    <w:rsid w:val="00136C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6C83"/>
    <w:rPr>
      <w:rFonts w:cs="B Nazanin"/>
      <w:sz w:val="24"/>
      <w:szCs w:val="28"/>
    </w:rPr>
  </w:style>
  <w:style w:type="paragraph" w:styleId="Footer">
    <w:name w:val="footer"/>
    <w:basedOn w:val="Normal"/>
    <w:link w:val="FooterChar"/>
    <w:uiPriority w:val="99"/>
    <w:unhideWhenUsed/>
    <w:rsid w:val="00136C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6C83"/>
    <w:rPr>
      <w:rFonts w:cs="B Nazanin"/>
      <w:sz w:val="24"/>
      <w:szCs w:val="28"/>
    </w:rPr>
  </w:style>
  <w:style w:type="paragraph" w:styleId="BalloonText">
    <w:name w:val="Balloon Text"/>
    <w:basedOn w:val="Normal"/>
    <w:link w:val="BalloonTextChar"/>
    <w:uiPriority w:val="99"/>
    <w:semiHidden/>
    <w:unhideWhenUsed/>
    <w:rsid w:val="00136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C83"/>
    <w:rPr>
      <w:rFonts w:ascii="Tahoma" w:hAnsi="Tahoma" w:cs="Tahoma"/>
      <w:sz w:val="16"/>
      <w:szCs w:val="16"/>
    </w:rPr>
  </w:style>
  <w:style w:type="table" w:styleId="TableGrid">
    <w:name w:val="Table Grid"/>
    <w:basedOn w:val="TableNormal"/>
    <w:uiPriority w:val="59"/>
    <w:rsid w:val="00136C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aliases w:val="عنوان 2 Char"/>
    <w:basedOn w:val="DefaultParagraphFont"/>
    <w:link w:val="Heading2"/>
    <w:uiPriority w:val="9"/>
    <w:rsid w:val="00197B01"/>
    <w:rPr>
      <w:rFonts w:eastAsiaTheme="majorEastAsia" w:cs="B Nazanin"/>
      <w:b/>
      <w:bCs/>
      <w:sz w:val="32"/>
      <w:szCs w:val="36"/>
    </w:rPr>
  </w:style>
  <w:style w:type="character" w:styleId="Hyperlink">
    <w:name w:val="Hyperlink"/>
    <w:basedOn w:val="DefaultParagraphFont"/>
    <w:uiPriority w:val="99"/>
    <w:unhideWhenUsed/>
    <w:rsid w:val="007E2B11"/>
    <w:rPr>
      <w:color w:val="0000FF" w:themeColor="hyperlink"/>
      <w:u w:val="single"/>
    </w:rPr>
  </w:style>
  <w:style w:type="character" w:customStyle="1" w:styleId="Heading3Char">
    <w:name w:val="Heading 3 Char"/>
    <w:aliases w:val="عنوان 3 Char"/>
    <w:basedOn w:val="DefaultParagraphFont"/>
    <w:link w:val="Heading3"/>
    <w:uiPriority w:val="9"/>
    <w:rsid w:val="006B1835"/>
    <w:rPr>
      <w:rFonts w:eastAsiaTheme="majorEastAsia" w:cs="B Nazanin"/>
      <w:b/>
      <w:bCs/>
      <w:sz w:val="24"/>
      <w:szCs w:val="28"/>
    </w:rPr>
  </w:style>
  <w:style w:type="paragraph" w:styleId="TableofFigures">
    <w:name w:val="table of figures"/>
    <w:basedOn w:val="Normal"/>
    <w:next w:val="Normal"/>
    <w:uiPriority w:val="99"/>
    <w:unhideWhenUsed/>
    <w:rsid w:val="00540A2E"/>
    <w:pPr>
      <w:spacing w:after="0"/>
    </w:pPr>
  </w:style>
  <w:style w:type="character" w:styleId="BookTitle">
    <w:name w:val="Book Title"/>
    <w:basedOn w:val="DefaultParagraphFont"/>
    <w:uiPriority w:val="33"/>
    <w:rsid w:val="00482155"/>
    <w:rPr>
      <w:rFonts w:asciiTheme="minorHAnsi" w:hAnsiTheme="minorHAnsi" w:cs="B Nazanin"/>
      <w:b/>
      <w:bCs/>
      <w:iCs w:val="0"/>
      <w:caps w:val="0"/>
      <w:smallCaps w:val="0"/>
      <w:strike w:val="0"/>
      <w:dstrike w:val="0"/>
      <w:vanish w:val="0"/>
      <w:spacing w:val="5"/>
      <w:sz w:val="44"/>
      <w:szCs w:val="48"/>
      <w:vertAlign w:val="baseline"/>
    </w:rPr>
  </w:style>
  <w:style w:type="paragraph" w:styleId="Title">
    <w:name w:val="Title"/>
    <w:aliases w:val="عنوان اصلی"/>
    <w:basedOn w:val="Normal"/>
    <w:next w:val="Normal"/>
    <w:link w:val="TitleChar"/>
    <w:autoRedefine/>
    <w:uiPriority w:val="10"/>
    <w:qFormat/>
    <w:rsid w:val="008C1A22"/>
    <w:pPr>
      <w:spacing w:after="200" w:line="240" w:lineRule="auto"/>
      <w:contextualSpacing/>
      <w:jc w:val="center"/>
    </w:pPr>
    <w:rPr>
      <w:rFonts w:eastAsiaTheme="majorEastAsia"/>
      <w:b/>
      <w:bCs/>
      <w:spacing w:val="5"/>
      <w:kern w:val="28"/>
      <w:sz w:val="44"/>
      <w:szCs w:val="48"/>
    </w:rPr>
  </w:style>
  <w:style w:type="character" w:customStyle="1" w:styleId="TitleChar">
    <w:name w:val="Title Char"/>
    <w:aliases w:val="عنوان اصلی Char"/>
    <w:basedOn w:val="DefaultParagraphFont"/>
    <w:link w:val="Title"/>
    <w:uiPriority w:val="10"/>
    <w:rsid w:val="008C1A22"/>
    <w:rPr>
      <w:rFonts w:eastAsiaTheme="majorEastAsia" w:cs="B Nazanin"/>
      <w:b/>
      <w:bCs/>
      <w:spacing w:val="5"/>
      <w:kern w:val="28"/>
      <w:sz w:val="44"/>
      <w:szCs w:val="48"/>
      <w:lang w:bidi="fa-IR"/>
    </w:rPr>
  </w:style>
  <w:style w:type="character" w:customStyle="1" w:styleId="Heading4Char">
    <w:name w:val="Heading 4 Char"/>
    <w:basedOn w:val="DefaultParagraphFont"/>
    <w:link w:val="Heading4"/>
    <w:uiPriority w:val="9"/>
    <w:semiHidden/>
    <w:rsid w:val="00197B01"/>
    <w:rPr>
      <w:rFonts w:asciiTheme="majorHAnsi" w:eastAsiaTheme="majorEastAsia" w:hAnsiTheme="majorHAnsi" w:cstheme="majorBidi"/>
      <w:i/>
      <w:iCs/>
      <w:color w:val="365F91" w:themeColor="accent1" w:themeShade="BF"/>
      <w:sz w:val="24"/>
      <w:szCs w:val="28"/>
    </w:rPr>
  </w:style>
  <w:style w:type="character" w:customStyle="1" w:styleId="Heading5Char">
    <w:name w:val="Heading 5 Char"/>
    <w:basedOn w:val="DefaultParagraphFont"/>
    <w:link w:val="Heading5"/>
    <w:uiPriority w:val="9"/>
    <w:semiHidden/>
    <w:rsid w:val="00197B01"/>
    <w:rPr>
      <w:rFonts w:asciiTheme="majorHAnsi" w:eastAsiaTheme="majorEastAsia" w:hAnsiTheme="majorHAnsi" w:cstheme="majorBidi"/>
      <w:color w:val="365F91" w:themeColor="accent1" w:themeShade="BF"/>
      <w:sz w:val="24"/>
      <w:szCs w:val="28"/>
    </w:rPr>
  </w:style>
  <w:style w:type="character" w:customStyle="1" w:styleId="Heading6Char">
    <w:name w:val="Heading 6 Char"/>
    <w:basedOn w:val="DefaultParagraphFont"/>
    <w:link w:val="Heading6"/>
    <w:uiPriority w:val="9"/>
    <w:semiHidden/>
    <w:rsid w:val="00197B01"/>
    <w:rPr>
      <w:rFonts w:asciiTheme="majorHAnsi" w:eastAsiaTheme="majorEastAsia" w:hAnsiTheme="majorHAnsi" w:cstheme="majorBidi"/>
      <w:color w:val="243F60" w:themeColor="accent1" w:themeShade="7F"/>
      <w:sz w:val="24"/>
      <w:szCs w:val="28"/>
    </w:rPr>
  </w:style>
  <w:style w:type="character" w:customStyle="1" w:styleId="Heading7Char">
    <w:name w:val="Heading 7 Char"/>
    <w:basedOn w:val="DefaultParagraphFont"/>
    <w:link w:val="Heading7"/>
    <w:uiPriority w:val="9"/>
    <w:semiHidden/>
    <w:rsid w:val="00197B01"/>
    <w:rPr>
      <w:rFonts w:asciiTheme="majorHAnsi" w:eastAsiaTheme="majorEastAsia" w:hAnsiTheme="majorHAnsi" w:cstheme="majorBidi"/>
      <w:i/>
      <w:iCs/>
      <w:color w:val="243F60" w:themeColor="accent1" w:themeShade="7F"/>
      <w:sz w:val="24"/>
      <w:szCs w:val="28"/>
    </w:rPr>
  </w:style>
  <w:style w:type="character" w:customStyle="1" w:styleId="Heading8Char">
    <w:name w:val="Heading 8 Char"/>
    <w:basedOn w:val="DefaultParagraphFont"/>
    <w:link w:val="Heading8"/>
    <w:uiPriority w:val="9"/>
    <w:semiHidden/>
    <w:rsid w:val="00197B0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97B01"/>
    <w:rPr>
      <w:rFonts w:asciiTheme="majorHAnsi" w:eastAsiaTheme="majorEastAsia" w:hAnsiTheme="majorHAnsi" w:cstheme="majorBidi"/>
      <w:i/>
      <w:iCs/>
      <w:color w:val="272727" w:themeColor="text1" w:themeTint="D8"/>
      <w:sz w:val="21"/>
      <w:szCs w:val="21"/>
    </w:rPr>
  </w:style>
  <w:style w:type="paragraph" w:styleId="Caption">
    <w:name w:val="caption"/>
    <w:aliases w:val="جدول/تصویر"/>
    <w:basedOn w:val="Normal"/>
    <w:next w:val="Normal"/>
    <w:uiPriority w:val="35"/>
    <w:unhideWhenUsed/>
    <w:qFormat/>
    <w:rsid w:val="00540A2E"/>
    <w:pPr>
      <w:spacing w:after="200" w:line="240" w:lineRule="auto"/>
      <w:jc w:val="center"/>
    </w:pPr>
    <w:rPr>
      <w:sz w:val="18"/>
      <w:szCs w:val="20"/>
    </w:rPr>
  </w:style>
  <w:style w:type="paragraph" w:styleId="NormalWeb">
    <w:name w:val="Normal (Web)"/>
    <w:basedOn w:val="Normal"/>
    <w:uiPriority w:val="99"/>
    <w:semiHidden/>
    <w:unhideWhenUsed/>
    <w:rsid w:val="006306BD"/>
    <w:pPr>
      <w:bidi w:val="0"/>
      <w:spacing w:before="100" w:beforeAutospacing="1" w:afterAutospacing="1" w:line="240" w:lineRule="auto"/>
      <w:jc w:val="left"/>
    </w:pPr>
    <w:rPr>
      <w:rFonts w:ascii="Times New Roman" w:eastAsia="Times New Roman" w:hAnsi="Times New Roman" w:cs="Times New Roman"/>
      <w:szCs w:val="24"/>
    </w:rPr>
  </w:style>
  <w:style w:type="paragraph" w:styleId="FootnoteText">
    <w:name w:val="footnote text"/>
    <w:basedOn w:val="Normal"/>
    <w:link w:val="FootnoteTextChar"/>
    <w:uiPriority w:val="99"/>
    <w:semiHidden/>
    <w:unhideWhenUsed/>
    <w:rsid w:val="00613B7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3B78"/>
    <w:rPr>
      <w:rFonts w:cs="B Nazanin"/>
      <w:sz w:val="20"/>
      <w:szCs w:val="20"/>
      <w:lang w:bidi="fa-IR"/>
    </w:rPr>
  </w:style>
  <w:style w:type="character" w:styleId="FootnoteReference">
    <w:name w:val="footnote reference"/>
    <w:basedOn w:val="DefaultParagraphFont"/>
    <w:uiPriority w:val="99"/>
    <w:semiHidden/>
    <w:unhideWhenUsed/>
    <w:rsid w:val="00613B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24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www.itrans24.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01\&#1607;&#1606;&#1575;\P\&#1575;&#1605;&#1740;&#1585;%20&#1580;&#1608;&#1575;&#1606;\&#1662;&#1585;&#1608;&#1688;&#1607;%201\trans24-word-template-960915-01-v4.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10921-FFCD-4CDF-AC29-051992496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trans24-word-template-960915-01-v4.0-1</Template>
  <TotalTime>0</TotalTime>
  <Pages>11</Pages>
  <Words>4151</Words>
  <Characters>23666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2019-12-30T04:11:00Z</dcterms:created>
  <dcterms:modified xsi:type="dcterms:W3CDTF">2019-12-31T09:33:00Z</dcterms:modified>
  <cp:version>4.0</cp:version>
</cp:coreProperties>
</file>